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28092" w14:textId="77777777" w:rsidR="0093060B" w:rsidRDefault="0093060B" w:rsidP="004B729D">
      <w:pPr>
        <w:rPr>
          <w:rFonts w:asciiTheme="majorHAnsi" w:eastAsiaTheme="majorEastAsia" w:hAnsiTheme="majorHAnsi" w:cstheme="majorBidi"/>
          <w:bCs/>
          <w:color w:val="005E5D" w:themeColor="accent1"/>
          <w:sz w:val="36"/>
          <w:szCs w:val="32"/>
        </w:rPr>
      </w:pPr>
      <w:r w:rsidRPr="0093060B">
        <w:rPr>
          <w:rFonts w:asciiTheme="majorHAnsi" w:eastAsiaTheme="majorEastAsia" w:hAnsiTheme="majorHAnsi" w:cstheme="majorBidi"/>
          <w:bCs/>
          <w:color w:val="005E5D" w:themeColor="accent1"/>
          <w:sz w:val="36"/>
          <w:szCs w:val="32"/>
        </w:rPr>
        <w:t>Vedlegg 5 - Veiledning og maler som tilbyder skal bruke i utformingen av sitt tilbud</w:t>
      </w:r>
    </w:p>
    <w:p w14:paraId="7FED5A84" w14:textId="77777777" w:rsidR="001846B7" w:rsidRPr="001846B7" w:rsidRDefault="001846B7" w:rsidP="001846B7"/>
    <w:p w14:paraId="1E0BB24E" w14:textId="12CD6BFC" w:rsidR="00937322" w:rsidRDefault="00A173D7" w:rsidP="00783624">
      <w:pPr>
        <w:pStyle w:val="Overskrift1"/>
      </w:pPr>
      <w:r>
        <w:t>Opp</w:t>
      </w:r>
      <w:r w:rsidR="001A1653">
        <w:t>d</w:t>
      </w:r>
      <w:r>
        <w:t>ragsspesifikk kompetanse</w:t>
      </w:r>
    </w:p>
    <w:p w14:paraId="57844B0E" w14:textId="77777777" w:rsidR="00C97633" w:rsidRDefault="00C97633" w:rsidP="002207AA"/>
    <w:p w14:paraId="0209BD45" w14:textId="2D40F09D" w:rsidR="00C97633" w:rsidRDefault="00C97633" w:rsidP="00783624">
      <w:pPr>
        <w:pStyle w:val="Overskrift2"/>
      </w:pPr>
      <w:r>
        <w:t>Relevante prosjekter der tilbudt personell har vært involvert</w:t>
      </w:r>
    </w:p>
    <w:p w14:paraId="744B125F" w14:textId="7145E9EB" w:rsidR="00EE5B81" w:rsidRDefault="00EE5B81" w:rsidP="002207AA">
      <w:r w:rsidRPr="002207AA">
        <w:t xml:space="preserve">Tilbyder skal fylle ut tabell 1. Disse opplysningene skal vurderes under tildelingskriteriet </w:t>
      </w:r>
      <w:r w:rsidR="00146C97" w:rsidRPr="00146C97">
        <w:rPr>
          <w:b/>
          <w:bCs/>
        </w:rPr>
        <w:t>oppdragsspesifikk kompetanse</w:t>
      </w:r>
      <w:r w:rsidRPr="002207AA">
        <w:t xml:space="preserve">, se "Konkurransegrunnlaget", </w:t>
      </w:r>
      <w:proofErr w:type="spellStart"/>
      <w:r w:rsidRPr="002207AA">
        <w:t>kap</w:t>
      </w:r>
      <w:proofErr w:type="spellEnd"/>
      <w:r w:rsidRPr="002207AA">
        <w:t xml:space="preserve"> 5. Tilbyder skal oppgi liknende prosjekter som tilbudt personell har deltatt i de 10 siste årene samt </w:t>
      </w:r>
      <w:r w:rsidRPr="0091202E">
        <w:t xml:space="preserve">informasjon om deltakernes rolle i prosjektene. Tilbyder skal maksimum oppgi to prosjekter per nøkkelpersonell, </w:t>
      </w:r>
      <w:r w:rsidR="00B41880">
        <w:t>10</w:t>
      </w:r>
      <w:r w:rsidRPr="0091202E">
        <w:t xml:space="preserve"> til sammen.  </w:t>
      </w:r>
    </w:p>
    <w:p w14:paraId="29A7FC4F" w14:textId="77777777" w:rsidR="00146C97" w:rsidRPr="0091202E" w:rsidRDefault="00146C97" w:rsidP="002207AA"/>
    <w:p w14:paraId="382EB479" w14:textId="77777777" w:rsidR="001F65E9" w:rsidRDefault="00EE5B81" w:rsidP="004B6A73">
      <w:r w:rsidRPr="0091202E">
        <w:t xml:space="preserve">Oversikten skal inneholde oppdragsgivers navn, navn på oppdraget, tidsrom arbeidene ble utført, rolle i prosjektet, samt omtrentlig angivelse av arbeidsmengde tilbudt personell har ytt i prosjektet. Det er særlig viktig å beskrive utførte oppgaver i tidligere prosjekter som er relevante for denne utlysningen. Med </w:t>
      </w:r>
      <w:r w:rsidR="00ED087E">
        <w:t>relevante</w:t>
      </w:r>
      <w:r w:rsidRPr="0091202E">
        <w:t xml:space="preserve"> prosjekter mener vi</w:t>
      </w:r>
      <w:r w:rsidR="00146C97">
        <w:t xml:space="preserve"> </w:t>
      </w:r>
      <w:r w:rsidR="00146C97" w:rsidRPr="00146C97">
        <w:t>metodeutvikling for arealrepresentativ naturovervåking</w:t>
      </w:r>
      <w:r w:rsidR="00146C97">
        <w:t xml:space="preserve">. </w:t>
      </w:r>
      <w:r w:rsidR="004B6A73">
        <w:t xml:space="preserve">I tillegg skal </w:t>
      </w:r>
      <w:r w:rsidR="001F65E9">
        <w:t>m</w:t>
      </w:r>
      <w:r w:rsidR="004B6A73">
        <w:t xml:space="preserve">inst én nøkkelperson i oppdraget skal ha: </w:t>
      </w:r>
    </w:p>
    <w:p w14:paraId="6F3009F5" w14:textId="77777777" w:rsidR="001F65E9" w:rsidRDefault="001F65E9" w:rsidP="004B6A73"/>
    <w:p w14:paraId="623567F2" w14:textId="7DB3EC1A" w:rsidR="004B6A73" w:rsidRDefault="004B6A73" w:rsidP="001F65E9">
      <w:pPr>
        <w:pStyle w:val="Listeavsnitt"/>
        <w:numPr>
          <w:ilvl w:val="0"/>
          <w:numId w:val="26"/>
        </w:numPr>
      </w:pPr>
      <w:r>
        <w:t>Kartleggingserfaring fra ANO.</w:t>
      </w:r>
    </w:p>
    <w:p w14:paraId="35E1895A" w14:textId="3BA6A04A" w:rsidR="004B6A73" w:rsidRDefault="004B6A73" w:rsidP="001F65E9">
      <w:pPr>
        <w:pStyle w:val="Listeavsnitt"/>
        <w:numPr>
          <w:ilvl w:val="0"/>
          <w:numId w:val="26"/>
        </w:numPr>
      </w:pPr>
      <w:r>
        <w:t>God kunnskap om fagsystem for økologisk tilstand.</w:t>
      </w:r>
    </w:p>
    <w:p w14:paraId="700DDC9D" w14:textId="7D709134" w:rsidR="0016093E" w:rsidRPr="00BF61E8" w:rsidRDefault="00E7187B" w:rsidP="0016093E">
      <w:pPr>
        <w:pStyle w:val="Listeavsnitt"/>
        <w:numPr>
          <w:ilvl w:val="0"/>
          <w:numId w:val="26"/>
        </w:numPr>
      </w:pPr>
      <w:r>
        <w:t xml:space="preserve">Relevant </w:t>
      </w:r>
      <w:r>
        <w:t>d</w:t>
      </w:r>
      <w:r w:rsidR="0016093E" w:rsidRPr="00BF61E8">
        <w:t>okumentert praktisk og teoretisk kompetanse innen</w:t>
      </w:r>
      <w:r w:rsidR="0016093E">
        <w:t xml:space="preserve"> </w:t>
      </w:r>
      <w:r w:rsidR="0016093E" w:rsidRPr="00BF61E8">
        <w:t xml:space="preserve">botanikk og </w:t>
      </w:r>
      <w:proofErr w:type="spellStart"/>
      <w:r w:rsidR="0016093E" w:rsidRPr="00BF61E8">
        <w:t>NiN</w:t>
      </w:r>
      <w:proofErr w:type="spellEnd"/>
      <w:r w:rsidR="0016093E" w:rsidRPr="00BF61E8">
        <w:t xml:space="preserve">-kartlegging </w:t>
      </w:r>
      <w:r w:rsidR="00874ED6">
        <w:t>(</w:t>
      </w:r>
      <w:r w:rsidR="0016093E" w:rsidRPr="00BF61E8">
        <w:t>relevant prosjektarbeid, vitenskapelige publikasjoner e.l.).</w:t>
      </w:r>
    </w:p>
    <w:p w14:paraId="39C49ECA" w14:textId="270C3980" w:rsidR="00146C97" w:rsidRDefault="004B6A73" w:rsidP="001F65E9">
      <w:pPr>
        <w:pStyle w:val="Listeavsnitt"/>
        <w:numPr>
          <w:ilvl w:val="0"/>
          <w:numId w:val="26"/>
        </w:numPr>
      </w:pPr>
      <w:r>
        <w:t xml:space="preserve">Relevant dokumentert </w:t>
      </w:r>
      <w:r w:rsidR="00760281" w:rsidRPr="00BF61E8">
        <w:t>praktisk og teoretisk kompetanse</w:t>
      </w:r>
      <w:r w:rsidR="00760281">
        <w:t xml:space="preserve"> innen</w:t>
      </w:r>
      <w:r>
        <w:t xml:space="preserve"> statistisk analyse, overvåkingsdesign og beregning av utsagnskraft.</w:t>
      </w:r>
    </w:p>
    <w:p w14:paraId="249B3569" w14:textId="77777777" w:rsidR="00EE5B81" w:rsidRPr="002207AA" w:rsidRDefault="00EE5B81" w:rsidP="00EE5B81">
      <w:pPr>
        <w:rPr>
          <w:bCs/>
        </w:rPr>
      </w:pPr>
    </w:p>
    <w:p w14:paraId="4A76BE29" w14:textId="4DED61E3" w:rsidR="00EE5B81" w:rsidRPr="002207AA" w:rsidRDefault="00EE5B81" w:rsidP="00EE5B81">
      <w:r w:rsidRPr="002207AA">
        <w:t>Nøkkelpersoner og nøkkelfunksjoner skal oppføres i dette vedlegget og vil bli inkludert i kontrakten. Nøkkelpersoner inkluderer også underleverandører</w:t>
      </w:r>
      <w:r w:rsidR="00146C97">
        <w:t>.</w:t>
      </w:r>
      <w:r w:rsidR="009B2088">
        <w:t xml:space="preserve"> </w:t>
      </w:r>
      <w:r w:rsidRPr="002207AA">
        <w:t xml:space="preserve">Informasjon om nøkkelpersonell inkluderes i tabell 1 og leveres i tilbudet. </w:t>
      </w:r>
    </w:p>
    <w:p w14:paraId="486A10DF" w14:textId="77777777" w:rsidR="00EE5B81" w:rsidRPr="002207AA" w:rsidRDefault="00EE5B81" w:rsidP="00EE5B81"/>
    <w:p w14:paraId="28161D05" w14:textId="77777777" w:rsidR="00EE5B81" w:rsidRPr="002207AA" w:rsidRDefault="00EE5B81" w:rsidP="00EE5B81">
      <w:pPr>
        <w:spacing w:line="300" w:lineRule="atLeast"/>
      </w:pPr>
    </w:p>
    <w:p w14:paraId="736412C5" w14:textId="77777777" w:rsidR="00EE5B81" w:rsidRPr="002207AA" w:rsidRDefault="00EE5B81" w:rsidP="00EE5B81"/>
    <w:p w14:paraId="2555BE58" w14:textId="77777777" w:rsidR="00372299" w:rsidRDefault="00372299" w:rsidP="00EE5B81">
      <w:pPr>
        <w:rPr>
          <w:rStyle w:val="Sterk"/>
          <w:rFonts w:ascii="Arial" w:hAnsi="Arial" w:cs="Arial"/>
          <w:b w:val="0"/>
          <w:sz w:val="22"/>
          <w:szCs w:val="22"/>
        </w:rPr>
        <w:sectPr w:rsidR="00372299" w:rsidSect="004F6596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2552" w:right="1418" w:bottom="1701" w:left="1418" w:header="510" w:footer="675" w:gutter="0"/>
          <w:cols w:space="567"/>
          <w:titlePg/>
          <w:docGrid w:linePitch="360"/>
        </w:sectPr>
      </w:pPr>
    </w:p>
    <w:p w14:paraId="2E121A1C" w14:textId="77777777" w:rsidR="00EE5B81" w:rsidRPr="00D31B65" w:rsidRDefault="00EE5B81" w:rsidP="00EE5B81">
      <w:pPr>
        <w:rPr>
          <w:rStyle w:val="Sterk"/>
          <w:rFonts w:ascii="Arial" w:hAnsi="Arial" w:cs="Arial"/>
          <w:b w:val="0"/>
          <w:sz w:val="22"/>
          <w:szCs w:val="22"/>
        </w:rPr>
      </w:pPr>
    </w:p>
    <w:p w14:paraId="07807DA4" w14:textId="410BB196" w:rsidR="00EE5B81" w:rsidRPr="000A6711" w:rsidRDefault="00EE5B81" w:rsidP="000A6711">
      <w:pPr>
        <w:spacing w:line="240" w:lineRule="auto"/>
      </w:pPr>
      <w:r w:rsidRPr="000A6711">
        <w:t xml:space="preserve">Tabell 1 De mest relevante prosjekter siste 10 år hvor tilbudte nøkkelpersoner har vært involvert. Maksimum 2 prosjekter pr nøkkelperson og </w:t>
      </w:r>
      <w:r w:rsidR="00B41880">
        <w:t>10</w:t>
      </w:r>
      <w:r w:rsidRPr="000A6711">
        <w:t xml:space="preserve"> til sammen. </w:t>
      </w:r>
      <w:r w:rsidR="00146C97" w:rsidRPr="00146C97">
        <w:t>Det er kun nøkkelpersonell som vil ha en aktiv rolle i prosjektet som skal listes i tabellen</w:t>
      </w:r>
      <w:r w:rsidR="00146C97">
        <w:t>.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148"/>
        <w:gridCol w:w="4252"/>
        <w:gridCol w:w="1276"/>
        <w:gridCol w:w="2551"/>
      </w:tblGrid>
      <w:tr w:rsidR="00EE5B81" w:rsidRPr="00D31B65" w14:paraId="62000C78" w14:textId="77777777" w:rsidTr="00146C97">
        <w:tc>
          <w:tcPr>
            <w:tcW w:w="2376" w:type="dxa"/>
            <w:shd w:val="clear" w:color="auto" w:fill="E6E6E6"/>
          </w:tcPr>
          <w:p w14:paraId="6760AB68" w14:textId="77777777" w:rsidR="00EE5B81" w:rsidRPr="000A6711" w:rsidRDefault="00EE5B81" w:rsidP="00242837">
            <w:r w:rsidRPr="000A6711">
              <w:t>Tilbudt nøkkelpersonell (egne og underleverandører)</w:t>
            </w:r>
          </w:p>
        </w:tc>
        <w:tc>
          <w:tcPr>
            <w:tcW w:w="3148" w:type="dxa"/>
            <w:shd w:val="clear" w:color="auto" w:fill="E6E6E6"/>
          </w:tcPr>
          <w:p w14:paraId="029CA2C8" w14:textId="77777777" w:rsidR="00EE5B81" w:rsidRPr="000A6711" w:rsidRDefault="00EE5B81" w:rsidP="00242837">
            <w:r w:rsidRPr="000A6711">
              <w:t xml:space="preserve">Oppdragsgivers navn og navn på oppdraget </w:t>
            </w:r>
          </w:p>
          <w:p w14:paraId="4E1D78A5" w14:textId="77777777" w:rsidR="00EE5B81" w:rsidRPr="000A6711" w:rsidRDefault="00EE5B81" w:rsidP="00242837"/>
        </w:tc>
        <w:tc>
          <w:tcPr>
            <w:tcW w:w="4252" w:type="dxa"/>
            <w:shd w:val="clear" w:color="auto" w:fill="E6E6E6"/>
          </w:tcPr>
          <w:p w14:paraId="5BAA2F4E" w14:textId="77777777" w:rsidR="00EE5B81" w:rsidRPr="000A6711" w:rsidRDefault="00EE5B81" w:rsidP="00242837">
            <w:r w:rsidRPr="000A6711">
              <w:t>Rolle i prosjektet og beskrivelse av arbeidsområder som er relevante for denne utlysningen</w:t>
            </w:r>
          </w:p>
        </w:tc>
        <w:tc>
          <w:tcPr>
            <w:tcW w:w="1276" w:type="dxa"/>
            <w:shd w:val="clear" w:color="auto" w:fill="E6E6E6"/>
          </w:tcPr>
          <w:p w14:paraId="2AE59A41" w14:textId="77777777" w:rsidR="00EE5B81" w:rsidRPr="000A6711" w:rsidRDefault="00EE5B81" w:rsidP="00242837">
            <w:r w:rsidRPr="000A6711">
              <w:t>Tidsrom</w:t>
            </w:r>
          </w:p>
        </w:tc>
        <w:tc>
          <w:tcPr>
            <w:tcW w:w="2551" w:type="dxa"/>
            <w:shd w:val="clear" w:color="auto" w:fill="E6E6E6"/>
          </w:tcPr>
          <w:p w14:paraId="455B7E10" w14:textId="77777777" w:rsidR="00EE5B81" w:rsidRPr="000A6711" w:rsidRDefault="00EE5B81" w:rsidP="00242837">
            <w:proofErr w:type="spellStart"/>
            <w:r w:rsidRPr="000A6711">
              <w:t>Ca</w:t>
            </w:r>
            <w:proofErr w:type="spellEnd"/>
            <w:r w:rsidRPr="000A6711">
              <w:t xml:space="preserve"> antall ukeverk el. månedsverk utført av tilbudt personell</w:t>
            </w:r>
          </w:p>
        </w:tc>
      </w:tr>
      <w:tr w:rsidR="00EE5B81" w:rsidRPr="00D31B65" w14:paraId="74D7DD5E" w14:textId="77777777" w:rsidTr="00146C97">
        <w:tc>
          <w:tcPr>
            <w:tcW w:w="2376" w:type="dxa"/>
          </w:tcPr>
          <w:p w14:paraId="36EB3D92" w14:textId="77777777" w:rsidR="00EE5B81" w:rsidRPr="000A6711" w:rsidRDefault="00EE5B81" w:rsidP="00242837"/>
        </w:tc>
        <w:tc>
          <w:tcPr>
            <w:tcW w:w="3148" w:type="dxa"/>
          </w:tcPr>
          <w:p w14:paraId="79A5EC0B" w14:textId="77777777" w:rsidR="00EE5B81" w:rsidRPr="000A6711" w:rsidRDefault="00EE5B81" w:rsidP="00242837"/>
        </w:tc>
        <w:tc>
          <w:tcPr>
            <w:tcW w:w="4252" w:type="dxa"/>
          </w:tcPr>
          <w:p w14:paraId="6D5D5250" w14:textId="77777777" w:rsidR="00EE5B81" w:rsidRPr="000A6711" w:rsidRDefault="00EE5B81" w:rsidP="00242837"/>
        </w:tc>
        <w:tc>
          <w:tcPr>
            <w:tcW w:w="1276" w:type="dxa"/>
          </w:tcPr>
          <w:p w14:paraId="302BABB1" w14:textId="77777777" w:rsidR="00EE5B81" w:rsidRPr="000A6711" w:rsidRDefault="00EE5B81" w:rsidP="00242837"/>
        </w:tc>
        <w:tc>
          <w:tcPr>
            <w:tcW w:w="2551" w:type="dxa"/>
          </w:tcPr>
          <w:p w14:paraId="16667D0B" w14:textId="77777777" w:rsidR="00EE5B81" w:rsidRPr="000A6711" w:rsidRDefault="00EE5B81" w:rsidP="00242837"/>
        </w:tc>
      </w:tr>
      <w:tr w:rsidR="00EE5B81" w:rsidRPr="00D31B65" w14:paraId="787EA507" w14:textId="77777777" w:rsidTr="00146C97">
        <w:tc>
          <w:tcPr>
            <w:tcW w:w="2376" w:type="dxa"/>
          </w:tcPr>
          <w:p w14:paraId="18545F34" w14:textId="77777777" w:rsidR="00EE5B81" w:rsidRPr="000A6711" w:rsidRDefault="00EE5B81" w:rsidP="00242837"/>
        </w:tc>
        <w:tc>
          <w:tcPr>
            <w:tcW w:w="3148" w:type="dxa"/>
          </w:tcPr>
          <w:p w14:paraId="77D511B3" w14:textId="77777777" w:rsidR="00EE5B81" w:rsidRPr="000A6711" w:rsidRDefault="00EE5B81" w:rsidP="00242837"/>
        </w:tc>
        <w:tc>
          <w:tcPr>
            <w:tcW w:w="4252" w:type="dxa"/>
          </w:tcPr>
          <w:p w14:paraId="4414E8A1" w14:textId="77777777" w:rsidR="00EE5B81" w:rsidRPr="000A6711" w:rsidRDefault="00EE5B81" w:rsidP="00242837"/>
        </w:tc>
        <w:tc>
          <w:tcPr>
            <w:tcW w:w="1276" w:type="dxa"/>
          </w:tcPr>
          <w:p w14:paraId="712D31D7" w14:textId="77777777" w:rsidR="00EE5B81" w:rsidRPr="000A6711" w:rsidRDefault="00EE5B81" w:rsidP="00242837"/>
        </w:tc>
        <w:tc>
          <w:tcPr>
            <w:tcW w:w="2551" w:type="dxa"/>
          </w:tcPr>
          <w:p w14:paraId="6DDDFEA3" w14:textId="77777777" w:rsidR="00EE5B81" w:rsidRPr="000A6711" w:rsidRDefault="00EE5B81" w:rsidP="00242837"/>
        </w:tc>
      </w:tr>
      <w:tr w:rsidR="00EE5B81" w:rsidRPr="00D31B65" w14:paraId="5C077A50" w14:textId="77777777" w:rsidTr="00146C97">
        <w:tc>
          <w:tcPr>
            <w:tcW w:w="2376" w:type="dxa"/>
          </w:tcPr>
          <w:p w14:paraId="2D8DFA73" w14:textId="77777777" w:rsidR="00EE5B81" w:rsidRPr="000A6711" w:rsidRDefault="00EE5B81" w:rsidP="00242837"/>
        </w:tc>
        <w:tc>
          <w:tcPr>
            <w:tcW w:w="3148" w:type="dxa"/>
          </w:tcPr>
          <w:p w14:paraId="3ACDDFD3" w14:textId="77777777" w:rsidR="00EE5B81" w:rsidRPr="000A6711" w:rsidRDefault="00EE5B81" w:rsidP="00242837"/>
        </w:tc>
        <w:tc>
          <w:tcPr>
            <w:tcW w:w="4252" w:type="dxa"/>
          </w:tcPr>
          <w:p w14:paraId="07107786" w14:textId="77777777" w:rsidR="00EE5B81" w:rsidRPr="000A6711" w:rsidRDefault="00EE5B81" w:rsidP="00242837"/>
        </w:tc>
        <w:tc>
          <w:tcPr>
            <w:tcW w:w="1276" w:type="dxa"/>
          </w:tcPr>
          <w:p w14:paraId="1DC6094D" w14:textId="77777777" w:rsidR="00EE5B81" w:rsidRPr="000A6711" w:rsidRDefault="00EE5B81" w:rsidP="00242837"/>
        </w:tc>
        <w:tc>
          <w:tcPr>
            <w:tcW w:w="2551" w:type="dxa"/>
          </w:tcPr>
          <w:p w14:paraId="515F9C99" w14:textId="77777777" w:rsidR="00EE5B81" w:rsidRPr="000A6711" w:rsidRDefault="00EE5B81" w:rsidP="00242837"/>
        </w:tc>
      </w:tr>
      <w:tr w:rsidR="00EE5B81" w:rsidRPr="00D31B65" w14:paraId="78E61C00" w14:textId="77777777" w:rsidTr="00146C97">
        <w:trPr>
          <w:trHeight w:val="274"/>
        </w:trPr>
        <w:tc>
          <w:tcPr>
            <w:tcW w:w="2376" w:type="dxa"/>
          </w:tcPr>
          <w:p w14:paraId="25EC3C03" w14:textId="77777777" w:rsidR="00EE5B81" w:rsidRPr="000A6711" w:rsidRDefault="00EE5B81" w:rsidP="00242837"/>
        </w:tc>
        <w:tc>
          <w:tcPr>
            <w:tcW w:w="3148" w:type="dxa"/>
          </w:tcPr>
          <w:p w14:paraId="72C6F69C" w14:textId="77777777" w:rsidR="00EE5B81" w:rsidRPr="000A6711" w:rsidRDefault="00EE5B81" w:rsidP="00242837"/>
        </w:tc>
        <w:tc>
          <w:tcPr>
            <w:tcW w:w="4252" w:type="dxa"/>
          </w:tcPr>
          <w:p w14:paraId="55EFAF5D" w14:textId="77777777" w:rsidR="00EE5B81" w:rsidRPr="000A6711" w:rsidRDefault="00EE5B81" w:rsidP="00242837"/>
        </w:tc>
        <w:tc>
          <w:tcPr>
            <w:tcW w:w="1276" w:type="dxa"/>
          </w:tcPr>
          <w:p w14:paraId="672763D1" w14:textId="77777777" w:rsidR="00EE5B81" w:rsidRPr="000A6711" w:rsidRDefault="00EE5B81" w:rsidP="00242837"/>
        </w:tc>
        <w:tc>
          <w:tcPr>
            <w:tcW w:w="2551" w:type="dxa"/>
          </w:tcPr>
          <w:p w14:paraId="6D2D2B61" w14:textId="77777777" w:rsidR="00EE5B81" w:rsidRPr="000A6711" w:rsidRDefault="00EE5B81" w:rsidP="00242837"/>
        </w:tc>
      </w:tr>
      <w:tr w:rsidR="00EE5B81" w:rsidRPr="00000931" w14:paraId="09732BDE" w14:textId="77777777" w:rsidTr="00146C97">
        <w:trPr>
          <w:trHeight w:val="265"/>
        </w:trPr>
        <w:tc>
          <w:tcPr>
            <w:tcW w:w="2376" w:type="dxa"/>
          </w:tcPr>
          <w:p w14:paraId="2ECD1E44" w14:textId="77777777" w:rsidR="00EE5B81" w:rsidRPr="000A6711" w:rsidRDefault="00EE5B81" w:rsidP="00242837"/>
        </w:tc>
        <w:tc>
          <w:tcPr>
            <w:tcW w:w="3148" w:type="dxa"/>
          </w:tcPr>
          <w:p w14:paraId="0E0EF0B2" w14:textId="77777777" w:rsidR="00EE5B81" w:rsidRPr="000A6711" w:rsidRDefault="00EE5B81" w:rsidP="00242837"/>
        </w:tc>
        <w:tc>
          <w:tcPr>
            <w:tcW w:w="4252" w:type="dxa"/>
          </w:tcPr>
          <w:p w14:paraId="6E3495E8" w14:textId="77777777" w:rsidR="00EE5B81" w:rsidRPr="000A6711" w:rsidRDefault="00EE5B81" w:rsidP="00242837"/>
        </w:tc>
        <w:tc>
          <w:tcPr>
            <w:tcW w:w="1276" w:type="dxa"/>
          </w:tcPr>
          <w:p w14:paraId="7267DCCA" w14:textId="77777777" w:rsidR="00EE5B81" w:rsidRPr="000A6711" w:rsidRDefault="00EE5B81" w:rsidP="00242837"/>
        </w:tc>
        <w:tc>
          <w:tcPr>
            <w:tcW w:w="2551" w:type="dxa"/>
          </w:tcPr>
          <w:p w14:paraId="158E26CC" w14:textId="77777777" w:rsidR="00EE5B81" w:rsidRPr="000A6711" w:rsidRDefault="00EE5B81" w:rsidP="00242837"/>
        </w:tc>
      </w:tr>
      <w:tr w:rsidR="00EE5B81" w:rsidRPr="00000931" w14:paraId="132B03F1" w14:textId="77777777" w:rsidTr="00146C97">
        <w:trPr>
          <w:trHeight w:val="256"/>
        </w:trPr>
        <w:tc>
          <w:tcPr>
            <w:tcW w:w="2376" w:type="dxa"/>
          </w:tcPr>
          <w:p w14:paraId="22668944" w14:textId="77777777" w:rsidR="00EE5B81" w:rsidRPr="000A6711" w:rsidRDefault="00EE5B81" w:rsidP="00242837"/>
        </w:tc>
        <w:tc>
          <w:tcPr>
            <w:tcW w:w="3148" w:type="dxa"/>
          </w:tcPr>
          <w:p w14:paraId="52ACB039" w14:textId="77777777" w:rsidR="00EE5B81" w:rsidRPr="000A6711" w:rsidRDefault="00EE5B81" w:rsidP="00242837"/>
        </w:tc>
        <w:tc>
          <w:tcPr>
            <w:tcW w:w="4252" w:type="dxa"/>
          </w:tcPr>
          <w:p w14:paraId="45F14F3A" w14:textId="77777777" w:rsidR="00EE5B81" w:rsidRPr="000A6711" w:rsidRDefault="00EE5B81" w:rsidP="00242837"/>
        </w:tc>
        <w:tc>
          <w:tcPr>
            <w:tcW w:w="1276" w:type="dxa"/>
          </w:tcPr>
          <w:p w14:paraId="557939B6" w14:textId="77777777" w:rsidR="00EE5B81" w:rsidRPr="000A6711" w:rsidRDefault="00EE5B81" w:rsidP="00242837"/>
        </w:tc>
        <w:tc>
          <w:tcPr>
            <w:tcW w:w="2551" w:type="dxa"/>
          </w:tcPr>
          <w:p w14:paraId="26A7EC8F" w14:textId="77777777" w:rsidR="00EE5B81" w:rsidRPr="000A6711" w:rsidRDefault="00EE5B81" w:rsidP="00242837"/>
        </w:tc>
      </w:tr>
      <w:tr w:rsidR="00EE5B81" w:rsidRPr="00000931" w14:paraId="6788174C" w14:textId="77777777" w:rsidTr="00146C97">
        <w:trPr>
          <w:trHeight w:val="245"/>
        </w:trPr>
        <w:tc>
          <w:tcPr>
            <w:tcW w:w="2376" w:type="dxa"/>
          </w:tcPr>
          <w:p w14:paraId="7442EDCB" w14:textId="77777777" w:rsidR="00EE5B81" w:rsidRPr="000A6711" w:rsidRDefault="00EE5B81" w:rsidP="00242837"/>
        </w:tc>
        <w:tc>
          <w:tcPr>
            <w:tcW w:w="3148" w:type="dxa"/>
          </w:tcPr>
          <w:p w14:paraId="46A97C42" w14:textId="77777777" w:rsidR="00EE5B81" w:rsidRPr="000A6711" w:rsidRDefault="00EE5B81" w:rsidP="00242837"/>
        </w:tc>
        <w:tc>
          <w:tcPr>
            <w:tcW w:w="4252" w:type="dxa"/>
          </w:tcPr>
          <w:p w14:paraId="6F10BF06" w14:textId="77777777" w:rsidR="00EE5B81" w:rsidRPr="000A6711" w:rsidRDefault="00EE5B81" w:rsidP="00242837"/>
        </w:tc>
        <w:tc>
          <w:tcPr>
            <w:tcW w:w="1276" w:type="dxa"/>
          </w:tcPr>
          <w:p w14:paraId="707D3B38" w14:textId="77777777" w:rsidR="00EE5B81" w:rsidRPr="000A6711" w:rsidRDefault="00EE5B81" w:rsidP="00242837"/>
        </w:tc>
        <w:tc>
          <w:tcPr>
            <w:tcW w:w="2551" w:type="dxa"/>
          </w:tcPr>
          <w:p w14:paraId="0F55BEDF" w14:textId="77777777" w:rsidR="00EE5B81" w:rsidRPr="000A6711" w:rsidRDefault="00EE5B81" w:rsidP="00242837"/>
        </w:tc>
      </w:tr>
      <w:tr w:rsidR="00EE5B81" w:rsidRPr="00000931" w14:paraId="4A03C75C" w14:textId="77777777" w:rsidTr="00146C97">
        <w:trPr>
          <w:trHeight w:val="235"/>
        </w:trPr>
        <w:tc>
          <w:tcPr>
            <w:tcW w:w="2376" w:type="dxa"/>
          </w:tcPr>
          <w:p w14:paraId="6AF2B7D7" w14:textId="77777777" w:rsidR="00EE5B81" w:rsidRPr="000A6711" w:rsidRDefault="00EE5B81" w:rsidP="00242837"/>
        </w:tc>
        <w:tc>
          <w:tcPr>
            <w:tcW w:w="3148" w:type="dxa"/>
          </w:tcPr>
          <w:p w14:paraId="7C83AF42" w14:textId="77777777" w:rsidR="00EE5B81" w:rsidRPr="000A6711" w:rsidRDefault="00EE5B81" w:rsidP="00242837"/>
        </w:tc>
        <w:tc>
          <w:tcPr>
            <w:tcW w:w="4252" w:type="dxa"/>
          </w:tcPr>
          <w:p w14:paraId="62E7766E" w14:textId="77777777" w:rsidR="00EE5B81" w:rsidRPr="000A6711" w:rsidRDefault="00EE5B81" w:rsidP="00242837"/>
        </w:tc>
        <w:tc>
          <w:tcPr>
            <w:tcW w:w="1276" w:type="dxa"/>
          </w:tcPr>
          <w:p w14:paraId="64B732C0" w14:textId="77777777" w:rsidR="00EE5B81" w:rsidRPr="000A6711" w:rsidRDefault="00EE5B81" w:rsidP="00242837"/>
        </w:tc>
        <w:tc>
          <w:tcPr>
            <w:tcW w:w="2551" w:type="dxa"/>
          </w:tcPr>
          <w:p w14:paraId="6322D2F4" w14:textId="77777777" w:rsidR="00EE5B81" w:rsidRPr="000A6711" w:rsidRDefault="00EE5B81" w:rsidP="00242837"/>
        </w:tc>
      </w:tr>
      <w:tr w:rsidR="00EE5B81" w:rsidRPr="00000931" w14:paraId="592A9F0D" w14:textId="77777777" w:rsidTr="00146C97">
        <w:trPr>
          <w:trHeight w:val="225"/>
        </w:trPr>
        <w:tc>
          <w:tcPr>
            <w:tcW w:w="2376" w:type="dxa"/>
          </w:tcPr>
          <w:p w14:paraId="0E0403C5" w14:textId="77777777" w:rsidR="00EE5B81" w:rsidRPr="000A6711" w:rsidRDefault="00EE5B81" w:rsidP="00242837"/>
        </w:tc>
        <w:tc>
          <w:tcPr>
            <w:tcW w:w="3148" w:type="dxa"/>
          </w:tcPr>
          <w:p w14:paraId="4B114CE5" w14:textId="77777777" w:rsidR="00EE5B81" w:rsidRPr="000A6711" w:rsidRDefault="00EE5B81" w:rsidP="00242837"/>
        </w:tc>
        <w:tc>
          <w:tcPr>
            <w:tcW w:w="4252" w:type="dxa"/>
          </w:tcPr>
          <w:p w14:paraId="71BFCD19" w14:textId="77777777" w:rsidR="00EE5B81" w:rsidRPr="000A6711" w:rsidRDefault="00EE5B81" w:rsidP="00242837"/>
        </w:tc>
        <w:tc>
          <w:tcPr>
            <w:tcW w:w="1276" w:type="dxa"/>
          </w:tcPr>
          <w:p w14:paraId="662C251A" w14:textId="77777777" w:rsidR="00EE5B81" w:rsidRPr="000A6711" w:rsidRDefault="00EE5B81" w:rsidP="00242837"/>
        </w:tc>
        <w:tc>
          <w:tcPr>
            <w:tcW w:w="2551" w:type="dxa"/>
          </w:tcPr>
          <w:p w14:paraId="46983B60" w14:textId="77777777" w:rsidR="00EE5B81" w:rsidRPr="000A6711" w:rsidRDefault="00EE5B81" w:rsidP="00242837"/>
        </w:tc>
      </w:tr>
      <w:tr w:rsidR="00EE5B81" w:rsidRPr="00000931" w14:paraId="55E2A303" w14:textId="77777777" w:rsidTr="00146C97">
        <w:trPr>
          <w:trHeight w:val="215"/>
        </w:trPr>
        <w:tc>
          <w:tcPr>
            <w:tcW w:w="2376" w:type="dxa"/>
          </w:tcPr>
          <w:p w14:paraId="53249302" w14:textId="77777777" w:rsidR="00EE5B81" w:rsidRPr="000A6711" w:rsidRDefault="00EE5B81" w:rsidP="00242837"/>
        </w:tc>
        <w:tc>
          <w:tcPr>
            <w:tcW w:w="3148" w:type="dxa"/>
          </w:tcPr>
          <w:p w14:paraId="3D289309" w14:textId="77777777" w:rsidR="00EE5B81" w:rsidRPr="000A6711" w:rsidRDefault="00EE5B81" w:rsidP="00242837"/>
        </w:tc>
        <w:tc>
          <w:tcPr>
            <w:tcW w:w="4252" w:type="dxa"/>
          </w:tcPr>
          <w:p w14:paraId="589D9BE8" w14:textId="77777777" w:rsidR="00EE5B81" w:rsidRPr="000A6711" w:rsidRDefault="00EE5B81" w:rsidP="00242837"/>
        </w:tc>
        <w:tc>
          <w:tcPr>
            <w:tcW w:w="1276" w:type="dxa"/>
          </w:tcPr>
          <w:p w14:paraId="3172F2BE" w14:textId="77777777" w:rsidR="00EE5B81" w:rsidRPr="000A6711" w:rsidRDefault="00EE5B81" w:rsidP="00242837"/>
        </w:tc>
        <w:tc>
          <w:tcPr>
            <w:tcW w:w="2551" w:type="dxa"/>
          </w:tcPr>
          <w:p w14:paraId="21D7263C" w14:textId="77777777" w:rsidR="00EE5B81" w:rsidRPr="000A6711" w:rsidRDefault="00EE5B81" w:rsidP="00242837"/>
        </w:tc>
      </w:tr>
    </w:tbl>
    <w:p w14:paraId="72949469" w14:textId="77777777" w:rsidR="00EE5B81" w:rsidRPr="00000931" w:rsidRDefault="00EE5B81" w:rsidP="00EE5B81">
      <w:pPr>
        <w:ind w:left="-426" w:firstLine="1134"/>
        <w:rPr>
          <w:rStyle w:val="Sterk"/>
          <w:rFonts w:ascii="Arial" w:hAnsi="Arial" w:cs="Arial"/>
          <w:b w:val="0"/>
          <w:sz w:val="22"/>
          <w:szCs w:val="22"/>
          <w:highlight w:val="yellow"/>
        </w:rPr>
      </w:pPr>
      <w:r w:rsidRPr="00000931">
        <w:rPr>
          <w:rStyle w:val="Sterk"/>
          <w:rFonts w:ascii="Arial" w:hAnsi="Arial" w:cs="Arial"/>
          <w:sz w:val="22"/>
          <w:szCs w:val="22"/>
          <w:highlight w:val="yellow"/>
        </w:rPr>
        <w:t xml:space="preserve"> </w:t>
      </w:r>
    </w:p>
    <w:p w14:paraId="04D79252" w14:textId="77777777" w:rsidR="004F6596" w:rsidRDefault="004F6596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499B7D44" w14:textId="77777777" w:rsidR="0091202E" w:rsidRDefault="0091202E">
      <w:pPr>
        <w:spacing w:after="200" w:line="276" w:lineRule="auto"/>
        <w:sectPr w:rsidR="0091202E" w:rsidSect="0091202E">
          <w:pgSz w:w="16838" w:h="11906" w:orient="landscape" w:code="9"/>
          <w:pgMar w:top="1418" w:right="2552" w:bottom="1418" w:left="1701" w:header="510" w:footer="675" w:gutter="0"/>
          <w:cols w:space="567"/>
          <w:titlePg/>
          <w:docGrid w:linePitch="360"/>
        </w:sectPr>
      </w:pPr>
    </w:p>
    <w:p w14:paraId="07D9F88B" w14:textId="1265A483" w:rsidR="00222F0A" w:rsidRDefault="00222F0A" w:rsidP="00783624">
      <w:pPr>
        <w:pStyle w:val="Overskrift2"/>
      </w:pPr>
      <w:r>
        <w:lastRenderedPageBreak/>
        <w:t>CV for tilbudte ressurser (egne og underleverandør)</w:t>
      </w:r>
    </w:p>
    <w:p w14:paraId="50209A47" w14:textId="77777777" w:rsidR="00222F0A" w:rsidRDefault="00222F0A" w:rsidP="00222F0A">
      <w:pPr>
        <w:spacing w:after="200" w:line="276" w:lineRule="auto"/>
      </w:pPr>
      <w:r>
        <w:t xml:space="preserve">Tilbyder skal i </w:t>
      </w:r>
      <w:proofErr w:type="spellStart"/>
      <w:r>
        <w:t>tilbudetlegge</w:t>
      </w:r>
      <w:proofErr w:type="spellEnd"/>
      <w:r>
        <w:t xml:space="preserve"> ved kort-CV for tilbudt nøkkelpersonell. CV skal utformes etter mal under (maksimum 1 A4 side). Hvem som defineres som nøkkelpersonell, er beskrevet på side 2 i dette vedlegget.</w:t>
      </w:r>
    </w:p>
    <w:p w14:paraId="506C8CB0" w14:textId="77777777" w:rsidR="00222F0A" w:rsidRPr="00222F0A" w:rsidRDefault="00222F0A" w:rsidP="00222F0A">
      <w:pPr>
        <w:spacing w:after="200" w:line="276" w:lineRule="auto"/>
        <w:rPr>
          <w:b/>
          <w:bCs/>
        </w:rPr>
      </w:pPr>
      <w:r w:rsidRPr="00222F0A">
        <w:rPr>
          <w:b/>
          <w:bCs/>
        </w:rPr>
        <w:t>Curriculum vitae: [Navn]</w:t>
      </w:r>
    </w:p>
    <w:p w14:paraId="6F5E140D" w14:textId="77777777" w:rsidR="00222F0A" w:rsidRDefault="00222F0A" w:rsidP="00222F0A">
      <w:pPr>
        <w:spacing w:after="200" w:line="276" w:lineRule="auto"/>
      </w:pPr>
      <w:r>
        <w:t xml:space="preserve">Stilling: </w:t>
      </w:r>
    </w:p>
    <w:p w14:paraId="073427F1" w14:textId="77777777" w:rsidR="00222F0A" w:rsidRDefault="00222F0A" w:rsidP="00222F0A">
      <w:pPr>
        <w:spacing w:after="200" w:line="276" w:lineRule="auto"/>
      </w:pPr>
      <w:r>
        <w:t>Høyeste oppnådde utdanning:</w:t>
      </w:r>
      <w:r>
        <w:tab/>
      </w:r>
    </w:p>
    <w:p w14:paraId="76ED0DB5" w14:textId="77777777" w:rsidR="00222F0A" w:rsidRDefault="00222F0A" w:rsidP="00222F0A">
      <w:pPr>
        <w:spacing w:after="200" w:line="240" w:lineRule="auto"/>
      </w:pPr>
      <w:r>
        <w:t xml:space="preserve">Født: </w:t>
      </w:r>
    </w:p>
    <w:p w14:paraId="7F33CBB1" w14:textId="77777777" w:rsidR="00222F0A" w:rsidRDefault="00222F0A" w:rsidP="00222F0A">
      <w:pPr>
        <w:spacing w:after="200" w:line="240" w:lineRule="auto"/>
      </w:pPr>
      <w:r>
        <w:t>Telefon:</w:t>
      </w:r>
      <w:r>
        <w:tab/>
      </w:r>
      <w:r>
        <w:tab/>
      </w:r>
    </w:p>
    <w:p w14:paraId="011A37B8" w14:textId="77777777" w:rsidR="00222F0A" w:rsidRDefault="00222F0A" w:rsidP="00222F0A">
      <w:pPr>
        <w:spacing w:after="200" w:line="240" w:lineRule="auto"/>
      </w:pPr>
      <w:r>
        <w:t xml:space="preserve">e-post: </w:t>
      </w:r>
    </w:p>
    <w:p w14:paraId="366B2026" w14:textId="77777777" w:rsidR="00222F0A" w:rsidRPr="00222F0A" w:rsidRDefault="00222F0A" w:rsidP="00222F0A">
      <w:pPr>
        <w:spacing w:after="200" w:line="240" w:lineRule="auto"/>
        <w:rPr>
          <w:b/>
          <w:bCs/>
        </w:rPr>
      </w:pPr>
      <w:r w:rsidRPr="00222F0A">
        <w:rPr>
          <w:b/>
          <w:bCs/>
        </w:rPr>
        <w:t>Utdannelse</w:t>
      </w:r>
    </w:p>
    <w:p w14:paraId="46BD2F2A" w14:textId="77777777" w:rsidR="00222F0A" w:rsidRDefault="00222F0A" w:rsidP="00222F0A">
      <w:pPr>
        <w:spacing w:after="200" w:line="240" w:lineRule="auto"/>
      </w:pPr>
      <w:r>
        <w:t>[år start-år slutt]:</w:t>
      </w:r>
    </w:p>
    <w:p w14:paraId="62C74488" w14:textId="77777777" w:rsidR="00222F0A" w:rsidRDefault="00222F0A" w:rsidP="00222F0A">
      <w:pPr>
        <w:spacing w:after="200" w:line="240" w:lineRule="auto"/>
      </w:pPr>
      <w:r>
        <w:t>[år start-år slutt]:</w:t>
      </w:r>
    </w:p>
    <w:p w14:paraId="51F9B75A" w14:textId="77777777" w:rsidR="00222F0A" w:rsidRPr="00222F0A" w:rsidRDefault="00222F0A" w:rsidP="00222F0A">
      <w:pPr>
        <w:spacing w:after="200" w:line="240" w:lineRule="auto"/>
        <w:rPr>
          <w:b/>
          <w:bCs/>
        </w:rPr>
      </w:pPr>
      <w:r w:rsidRPr="00222F0A">
        <w:rPr>
          <w:b/>
          <w:bCs/>
        </w:rPr>
        <w:t>Arbeidserfaring</w:t>
      </w:r>
    </w:p>
    <w:p w14:paraId="73FBDDBF" w14:textId="77777777" w:rsidR="00222F0A" w:rsidRDefault="00222F0A" w:rsidP="00222F0A">
      <w:pPr>
        <w:spacing w:after="200" w:line="240" w:lineRule="auto"/>
      </w:pPr>
      <w:r>
        <w:t>[år start-år slutt]:</w:t>
      </w:r>
    </w:p>
    <w:p w14:paraId="625BBC13" w14:textId="2076D15D" w:rsidR="000A6711" w:rsidRDefault="00222F0A" w:rsidP="00222F0A">
      <w:pPr>
        <w:spacing w:after="200" w:line="240" w:lineRule="auto"/>
      </w:pPr>
      <w:r>
        <w:t>[år start-år slutt]:</w:t>
      </w:r>
    </w:p>
    <w:p w14:paraId="01D226AA" w14:textId="77777777" w:rsidR="00991117" w:rsidRPr="000149A1" w:rsidRDefault="00991117" w:rsidP="00991117">
      <w:pPr>
        <w:rPr>
          <w:rFonts w:ascii="Arial" w:hAnsi="Arial" w:cs="Arial"/>
          <w:i/>
          <w:sz w:val="22"/>
          <w:szCs w:val="22"/>
          <w:lang w:val="nn-NO"/>
        </w:rPr>
      </w:pPr>
    </w:p>
    <w:p w14:paraId="384B9AB4" w14:textId="77777777" w:rsidR="00AC7E79" w:rsidRPr="003A46AA" w:rsidRDefault="00AC7E79" w:rsidP="003A46AA"/>
    <w:p w14:paraId="0E0F1E0E" w14:textId="77777777" w:rsidR="00075FA9" w:rsidRDefault="00075FA9">
      <w:pPr>
        <w:spacing w:after="200" w:line="276" w:lineRule="auto"/>
        <w:rPr>
          <w:rFonts w:asciiTheme="majorHAnsi" w:eastAsiaTheme="majorEastAsia" w:hAnsiTheme="majorHAnsi" w:cstheme="majorBidi"/>
          <w:bCs/>
          <w:color w:val="005E5D" w:themeColor="accent1"/>
          <w:sz w:val="36"/>
          <w:szCs w:val="32"/>
        </w:rPr>
      </w:pPr>
      <w:r>
        <w:br w:type="page"/>
      </w:r>
    </w:p>
    <w:p w14:paraId="05EFFD73" w14:textId="2DDCE377" w:rsidR="003A46AA" w:rsidRDefault="005B29E3" w:rsidP="00783624">
      <w:pPr>
        <w:pStyle w:val="Overskrift1"/>
      </w:pPr>
      <w:r>
        <w:lastRenderedPageBreak/>
        <w:t>Miljø</w:t>
      </w:r>
    </w:p>
    <w:p w14:paraId="4E7A1776" w14:textId="2EDEA6EE" w:rsidR="00CB45CC" w:rsidRPr="00114BCE" w:rsidRDefault="00CB45CC" w:rsidP="00CB45CC">
      <w:pPr>
        <w:rPr>
          <w:rFonts w:ascii="Open Sans" w:hAnsi="Open Sans" w:cs="Open Sans"/>
          <w:b/>
          <w:bCs/>
        </w:rPr>
      </w:pPr>
      <w:bookmarkStart w:id="0" w:name="_Toc191279831"/>
      <w:r w:rsidRPr="342FD597">
        <w:rPr>
          <w:rFonts w:ascii="Open Sans" w:hAnsi="Open Sans" w:cs="Open Sans"/>
        </w:rPr>
        <w:t xml:space="preserve">Tilbyder skal oppgi </w:t>
      </w:r>
      <w:r w:rsidR="009B2088">
        <w:rPr>
          <w:rFonts w:ascii="Open Sans" w:hAnsi="Open Sans" w:cs="Open Sans"/>
        </w:rPr>
        <w:t xml:space="preserve">transport som skal benyttes </w:t>
      </w:r>
      <w:r w:rsidR="00E612A7">
        <w:rPr>
          <w:rFonts w:ascii="Open Sans" w:hAnsi="Open Sans" w:cs="Open Sans"/>
        </w:rPr>
        <w:t xml:space="preserve">til </w:t>
      </w:r>
      <w:proofErr w:type="spellStart"/>
      <w:r w:rsidR="00E612A7">
        <w:rPr>
          <w:rFonts w:ascii="Open Sans" w:hAnsi="Open Sans" w:cs="Open Sans"/>
        </w:rPr>
        <w:t>feltarbied</w:t>
      </w:r>
      <w:proofErr w:type="spellEnd"/>
      <w:r w:rsidR="009B2088">
        <w:rPr>
          <w:rFonts w:ascii="Open Sans" w:hAnsi="Open Sans" w:cs="Open Sans"/>
        </w:rPr>
        <w:t>, fordelt</w:t>
      </w:r>
      <w:r w:rsidR="009B2088" w:rsidRPr="009B2088">
        <w:rPr>
          <w:rFonts w:ascii="Open Sans" w:hAnsi="Open Sans" w:cs="Open Sans"/>
        </w:rPr>
        <w:t xml:space="preserve"> </w:t>
      </w:r>
      <w:r w:rsidR="009B2088">
        <w:rPr>
          <w:rFonts w:ascii="Open Sans" w:hAnsi="Open Sans" w:cs="Open Sans"/>
        </w:rPr>
        <w:t xml:space="preserve">etter type </w:t>
      </w:r>
      <w:r w:rsidR="009B2088" w:rsidRPr="00E612A7">
        <w:rPr>
          <w:rFonts w:ascii="Open Sans" w:hAnsi="Open Sans" w:cs="Open Sans"/>
        </w:rPr>
        <w:t>drivstoff/transport</w:t>
      </w:r>
      <w:r w:rsidR="00E612A7">
        <w:rPr>
          <w:rFonts w:ascii="Open Sans" w:hAnsi="Open Sans" w:cs="Open Sans"/>
        </w:rPr>
        <w:t>.</w:t>
      </w:r>
      <w:r w:rsidRPr="342FD597">
        <w:rPr>
          <w:rFonts w:ascii="Open Sans" w:hAnsi="Open Sans" w:cs="Open Sans"/>
        </w:rPr>
        <w:t xml:space="preserve"> Tilbyder fyller ut tabell </w:t>
      </w:r>
      <w:r w:rsidR="0059377C">
        <w:rPr>
          <w:rFonts w:ascii="Open Sans" w:hAnsi="Open Sans" w:cs="Open Sans"/>
        </w:rPr>
        <w:t>2</w:t>
      </w:r>
      <w:r w:rsidRPr="342FD597">
        <w:rPr>
          <w:rFonts w:ascii="Open Sans" w:hAnsi="Open Sans" w:cs="Open Sans"/>
        </w:rPr>
        <w:t xml:space="preserve"> i dette vedlegget</w:t>
      </w:r>
      <w:r w:rsidR="00CD34A3">
        <w:rPr>
          <w:rFonts w:ascii="Open Sans" w:hAnsi="Open Sans" w:cs="Open Sans"/>
        </w:rPr>
        <w:t xml:space="preserve"> </w:t>
      </w:r>
      <w:r w:rsidR="001950FF">
        <w:rPr>
          <w:rFonts w:ascii="Open Sans" w:hAnsi="Open Sans" w:cs="Open Sans"/>
        </w:rPr>
        <w:t>som vedlegg i</w:t>
      </w:r>
      <w:r w:rsidR="00DF13CE">
        <w:rPr>
          <w:rFonts w:ascii="Open Sans" w:hAnsi="Open Sans" w:cs="Open Sans"/>
        </w:rPr>
        <w:t xml:space="preserve"> sitt tilbud.</w:t>
      </w:r>
      <w:r w:rsidRPr="342FD597">
        <w:rPr>
          <w:rFonts w:ascii="Open Sans" w:hAnsi="Open Sans" w:cs="Open Sans"/>
        </w:rPr>
        <w:t xml:space="preserve"> </w:t>
      </w:r>
      <w:bookmarkEnd w:id="0"/>
    </w:p>
    <w:p w14:paraId="3801D211" w14:textId="77777777" w:rsidR="00A60D8A" w:rsidRDefault="00A60D8A" w:rsidP="00CB45CC">
      <w:pPr>
        <w:rPr>
          <w:rFonts w:ascii="Open Sans" w:hAnsi="Open Sans" w:cs="Open Sans"/>
        </w:rPr>
      </w:pPr>
    </w:p>
    <w:p w14:paraId="3CE2F564" w14:textId="12669F53" w:rsidR="00CB45CC" w:rsidRDefault="00CB45CC" w:rsidP="00CB45CC">
      <w:pPr>
        <w:rPr>
          <w:rFonts w:ascii="Open Sans" w:hAnsi="Open Sans" w:cs="Open Sans"/>
        </w:rPr>
      </w:pPr>
      <w:r w:rsidRPr="00A47A38">
        <w:rPr>
          <w:rFonts w:ascii="Open Sans" w:hAnsi="Open Sans" w:cs="Open Sans"/>
        </w:rPr>
        <w:t xml:space="preserve">Tabell </w:t>
      </w:r>
      <w:r w:rsidR="0059377C">
        <w:rPr>
          <w:rFonts w:ascii="Open Sans" w:hAnsi="Open Sans" w:cs="Open Sans"/>
        </w:rPr>
        <w:t>2</w:t>
      </w:r>
      <w:r w:rsidRPr="00A47A38">
        <w:rPr>
          <w:rFonts w:ascii="Open Sans" w:hAnsi="Open Sans" w:cs="Open Sans"/>
        </w:rPr>
        <w:t>: Transport av personell og utstyr med ulike transportmiddel</w:t>
      </w:r>
      <w:r w:rsidR="009B2088">
        <w:rPr>
          <w:rFonts w:ascii="Open Sans" w:hAnsi="Open Sans" w:cs="Open Sans"/>
        </w:rPr>
        <w:t>. Antall beskriver størrelse på bilparken i antall for personkjøretøy eller antall turer for flyturer.</w:t>
      </w:r>
    </w:p>
    <w:p w14:paraId="03F013F1" w14:textId="77777777" w:rsidR="00BE5A32" w:rsidRPr="00A47A38" w:rsidRDefault="00BE5A32" w:rsidP="00CB45CC">
      <w:pPr>
        <w:rPr>
          <w:rFonts w:ascii="Open Sans" w:hAnsi="Open Sans" w:cs="Open Sans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9"/>
        <w:gridCol w:w="949"/>
      </w:tblGrid>
      <w:tr w:rsidR="00E612A7" w:rsidRPr="007B68B8" w14:paraId="0494938E" w14:textId="77777777" w:rsidTr="005F218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04861"/>
            <w:noWrap/>
            <w:vAlign w:val="center"/>
            <w:hideMark/>
          </w:tcPr>
          <w:p w14:paraId="69ECC9E7" w14:textId="17402BE8" w:rsidR="00E612A7" w:rsidRPr="00A47A38" w:rsidRDefault="009B2088" w:rsidP="00E800CD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Transport-/d</w:t>
            </w:r>
            <w:r w:rsidR="00E612A7">
              <w:rPr>
                <w:rFonts w:ascii="Open Sans" w:hAnsi="Open Sans" w:cs="Open Sans"/>
              </w:rPr>
              <w:t>rivstofftype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B3E1"/>
            <w:vAlign w:val="center"/>
            <w:hideMark/>
          </w:tcPr>
          <w:p w14:paraId="3C0A952F" w14:textId="74836A2B" w:rsidR="00E612A7" w:rsidRPr="00A47A38" w:rsidRDefault="00E612A7" w:rsidP="00E800CD">
            <w:pPr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Antall</w:t>
            </w:r>
          </w:p>
        </w:tc>
      </w:tr>
      <w:tr w:rsidR="00E612A7" w:rsidRPr="007B68B8" w14:paraId="36B9D9D3" w14:textId="77777777" w:rsidTr="005F218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E6F5"/>
            <w:noWrap/>
            <w:vAlign w:val="center"/>
          </w:tcPr>
          <w:p w14:paraId="52ED5D91" w14:textId="4A46AC36" w:rsidR="00E612A7" w:rsidRPr="00A47A38" w:rsidRDefault="00E612A7" w:rsidP="00E800CD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B</w:t>
            </w:r>
            <w:r w:rsidRPr="00E612A7">
              <w:rPr>
                <w:rFonts w:ascii="Open Sans" w:hAnsi="Open Sans" w:cs="Open Sans"/>
              </w:rPr>
              <w:t>atterielektrisk</w:t>
            </w:r>
            <w:r w:rsidR="009B2088">
              <w:rPr>
                <w:rFonts w:ascii="Open Sans" w:hAnsi="Open Sans" w:cs="Open Sans"/>
              </w:rPr>
              <w:t xml:space="preserve"> </w:t>
            </w:r>
            <w:r w:rsidR="009B2088" w:rsidRPr="009B2088">
              <w:rPr>
                <w:rFonts w:ascii="Open Sans" w:hAnsi="Open Sans" w:cs="Open Sans"/>
              </w:rPr>
              <w:t>/ hydrogenkjøretøy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B593E" w14:textId="77777777" w:rsidR="00E612A7" w:rsidRPr="00A47A38" w:rsidRDefault="00E612A7" w:rsidP="00E800CD">
            <w:pPr>
              <w:jc w:val="center"/>
              <w:rPr>
                <w:rFonts w:ascii="Open Sans" w:hAnsi="Open Sans" w:cs="Open Sans"/>
              </w:rPr>
            </w:pPr>
          </w:p>
        </w:tc>
      </w:tr>
      <w:tr w:rsidR="00E612A7" w:rsidRPr="007B68B8" w14:paraId="6FA078B3" w14:textId="77777777" w:rsidTr="005F218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E6F5"/>
          </w:tcPr>
          <w:p w14:paraId="12E6337F" w14:textId="464730B1" w:rsidR="00E612A7" w:rsidRPr="00A47A38" w:rsidRDefault="00E612A7" w:rsidP="00E800CD">
            <w:pPr>
              <w:rPr>
                <w:rFonts w:ascii="Open Sans" w:hAnsi="Open Sans" w:cs="Open Sans"/>
              </w:rPr>
            </w:pPr>
            <w:r w:rsidRPr="00E612A7">
              <w:rPr>
                <w:rFonts w:ascii="Open Sans" w:hAnsi="Open Sans" w:cs="Open Sans"/>
              </w:rPr>
              <w:t>Biogasskjøretøy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23953" w14:textId="77777777" w:rsidR="00E612A7" w:rsidRPr="00A47A38" w:rsidRDefault="00E612A7" w:rsidP="00E800CD">
            <w:pPr>
              <w:jc w:val="center"/>
              <w:rPr>
                <w:rFonts w:ascii="Open Sans" w:hAnsi="Open Sans" w:cs="Open Sans"/>
              </w:rPr>
            </w:pPr>
          </w:p>
        </w:tc>
      </w:tr>
      <w:tr w:rsidR="00E612A7" w:rsidRPr="007B68B8" w14:paraId="7DDD9974" w14:textId="77777777" w:rsidTr="005F218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E6F5"/>
          </w:tcPr>
          <w:p w14:paraId="7A435785" w14:textId="3186CAEC" w:rsidR="00E612A7" w:rsidRPr="00A47A38" w:rsidRDefault="009B2088" w:rsidP="00E800CD">
            <w:pPr>
              <w:rPr>
                <w:rFonts w:ascii="Open Sans" w:hAnsi="Open Sans" w:cs="Open Sans"/>
              </w:rPr>
            </w:pPr>
            <w:r w:rsidRPr="009B2088">
              <w:rPr>
                <w:rFonts w:ascii="Open Sans" w:hAnsi="Open Sans" w:cs="Open Sans"/>
              </w:rPr>
              <w:t>HVO / biodiesel / bioetanolkjøretøy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195A9" w14:textId="77777777" w:rsidR="00E612A7" w:rsidRPr="00A47A38" w:rsidRDefault="00E612A7" w:rsidP="00E800CD">
            <w:pPr>
              <w:jc w:val="center"/>
              <w:rPr>
                <w:rFonts w:ascii="Open Sans" w:hAnsi="Open Sans" w:cs="Open Sans"/>
              </w:rPr>
            </w:pPr>
          </w:p>
        </w:tc>
      </w:tr>
      <w:tr w:rsidR="00E612A7" w:rsidRPr="007B68B8" w14:paraId="641CCC0D" w14:textId="77777777" w:rsidTr="005F218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E6F5"/>
          </w:tcPr>
          <w:p w14:paraId="3954FDF0" w14:textId="5F8DA78B" w:rsidR="00E612A7" w:rsidRPr="00A47A38" w:rsidRDefault="009B2088" w:rsidP="00E800CD">
            <w:pPr>
              <w:rPr>
                <w:rFonts w:ascii="Open Sans" w:hAnsi="Open Sans" w:cs="Open Sans"/>
              </w:rPr>
            </w:pPr>
            <w:r w:rsidRPr="009B2088">
              <w:rPr>
                <w:rFonts w:ascii="Open Sans" w:hAnsi="Open Sans" w:cs="Open Sans"/>
              </w:rPr>
              <w:t>Diesel / bensin / naturgass / hybridkjøretøy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EB157" w14:textId="77777777" w:rsidR="00E612A7" w:rsidRPr="00A47A38" w:rsidRDefault="00E612A7" w:rsidP="00E800CD">
            <w:pPr>
              <w:jc w:val="center"/>
              <w:rPr>
                <w:rFonts w:ascii="Open Sans" w:hAnsi="Open Sans" w:cs="Open Sans"/>
              </w:rPr>
            </w:pPr>
          </w:p>
        </w:tc>
      </w:tr>
      <w:tr w:rsidR="00E612A7" w:rsidRPr="007B68B8" w14:paraId="52B4D103" w14:textId="77777777" w:rsidTr="005F218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E6F5"/>
          </w:tcPr>
          <w:p w14:paraId="3FCCFE37" w14:textId="24F3EC92" w:rsidR="00E612A7" w:rsidRPr="00A47A38" w:rsidRDefault="009B2088" w:rsidP="00E800CD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F</w:t>
            </w:r>
            <w:r w:rsidRPr="009B2088">
              <w:rPr>
                <w:rFonts w:ascii="Open Sans" w:hAnsi="Open Sans" w:cs="Open Sans"/>
              </w:rPr>
              <w:t>ly</w:t>
            </w:r>
            <w:r>
              <w:rPr>
                <w:rFonts w:ascii="Open Sans" w:hAnsi="Open Sans" w:cs="Open Sans"/>
              </w:rPr>
              <w:t>turer</w:t>
            </w:r>
            <w:r w:rsidRPr="009B2088">
              <w:rPr>
                <w:rFonts w:ascii="Open Sans" w:hAnsi="Open Sans" w:cs="Open Sans"/>
              </w:rPr>
              <w:t xml:space="preserve"> med fossil energikilde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1689C" w14:textId="77777777" w:rsidR="00E612A7" w:rsidRPr="00A47A38" w:rsidRDefault="00E612A7" w:rsidP="00E800CD">
            <w:pPr>
              <w:jc w:val="center"/>
              <w:rPr>
                <w:rFonts w:ascii="Open Sans" w:hAnsi="Open Sans" w:cs="Open Sans"/>
              </w:rPr>
            </w:pPr>
          </w:p>
        </w:tc>
      </w:tr>
    </w:tbl>
    <w:p w14:paraId="5FEF85BE" w14:textId="77777777" w:rsidR="009B2088" w:rsidRDefault="009B2088" w:rsidP="005B29E3"/>
    <w:p w14:paraId="2E5B021B" w14:textId="050F195C" w:rsidR="00FA5C99" w:rsidRPr="005B29E3" w:rsidRDefault="00B402C4" w:rsidP="005B29E3">
      <w:r>
        <w:t>Tilbyder skal under dette tildelingskriteriet</w:t>
      </w:r>
      <w:r w:rsidR="00133B06">
        <w:t xml:space="preserve"> også</w:t>
      </w:r>
      <w:r>
        <w:t xml:space="preserve"> gi en </w:t>
      </w:r>
      <w:r w:rsidRPr="0091447A">
        <w:rPr>
          <w:rFonts w:cs="Open Sans"/>
        </w:rPr>
        <w:t>beskrivelse av hvordan anskaffelsen skal gjennomføres på mest mulig miljøvennlig måte</w:t>
      </w:r>
      <w:r w:rsidR="003C1398">
        <w:rPr>
          <w:rFonts w:cs="Open Sans"/>
        </w:rPr>
        <w:t xml:space="preserve">, denne beskrivelsen bør inkludere andre </w:t>
      </w:r>
      <w:r w:rsidR="00F833D1">
        <w:rPr>
          <w:rFonts w:cs="Open Sans"/>
        </w:rPr>
        <w:t>tiltak tilbyder vil</w:t>
      </w:r>
      <w:r w:rsidR="003E3016">
        <w:rPr>
          <w:rFonts w:cs="Open Sans"/>
        </w:rPr>
        <w:t xml:space="preserve"> </w:t>
      </w:r>
      <w:r w:rsidR="00F833D1">
        <w:rPr>
          <w:rFonts w:cs="Open Sans"/>
        </w:rPr>
        <w:t>gjennomføre i tillegg til mi</w:t>
      </w:r>
      <w:r w:rsidR="007C1315">
        <w:rPr>
          <w:rFonts w:cs="Open Sans"/>
        </w:rPr>
        <w:t>ljøvennlig transport.</w:t>
      </w:r>
      <w:r w:rsidR="005467AD">
        <w:rPr>
          <w:rFonts w:cs="Open Sans"/>
        </w:rPr>
        <w:t xml:space="preserve"> </w:t>
      </w:r>
    </w:p>
    <w:sectPr w:rsidR="00FA5C99" w:rsidRPr="005B29E3" w:rsidSect="0091202E">
      <w:pgSz w:w="11906" w:h="16838" w:code="9"/>
      <w:pgMar w:top="2552" w:right="1418" w:bottom="1701" w:left="1418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DAD7E" w14:textId="77777777" w:rsidR="008C49E3" w:rsidRDefault="008C49E3" w:rsidP="00D57883">
      <w:r>
        <w:separator/>
      </w:r>
    </w:p>
  </w:endnote>
  <w:endnote w:type="continuationSeparator" w:id="0">
    <w:p w14:paraId="4086EAEF" w14:textId="77777777" w:rsidR="008C49E3" w:rsidRDefault="008C49E3" w:rsidP="00D57883">
      <w:r>
        <w:continuationSeparator/>
      </w:r>
    </w:p>
  </w:endnote>
  <w:endnote w:type="continuationNotice" w:id="1">
    <w:p w14:paraId="0EA0545E" w14:textId="77777777" w:rsidR="008C49E3" w:rsidRDefault="008C49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0A03" w14:textId="77777777" w:rsidR="000A34C4" w:rsidRPr="00DA5D4D" w:rsidRDefault="00DA5D4D" w:rsidP="00DA5D4D">
    <w:pPr>
      <w:pStyle w:val="Bunntekst"/>
      <w:jc w:val="center"/>
    </w:pPr>
    <w:r w:rsidRPr="00DA5D4D">
      <w:t xml:space="preserve">Side </w:t>
    </w:r>
    <w:r w:rsidR="0003664E">
      <w:fldChar w:fldCharType="begin"/>
    </w:r>
    <w:r w:rsidR="0003664E">
      <w:instrText xml:space="preserve"> PAGE   \* MERGEFORMAT </w:instrText>
    </w:r>
    <w:r w:rsidR="0003664E">
      <w:fldChar w:fldCharType="separate"/>
    </w:r>
    <w:r w:rsidR="0003664E">
      <w:rPr>
        <w:noProof/>
      </w:rPr>
      <w:t>2</w:t>
    </w:r>
    <w:r w:rsidR="0003664E">
      <w:fldChar w:fldCharType="end"/>
    </w:r>
    <w:r w:rsidRPr="00DA5D4D">
      <w:t xml:space="preserve"> av </w:t>
    </w:r>
    <w:fldSimple w:instr=" NUMPAGES   \* MERGEFORMAT ">
      <w:r w:rsidR="0003664E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BF8B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 NUMPAGES 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AC26A" w14:textId="77777777" w:rsidR="008C49E3" w:rsidRDefault="008C49E3" w:rsidP="00D57883">
      <w:r>
        <w:separator/>
      </w:r>
    </w:p>
  </w:footnote>
  <w:footnote w:type="continuationSeparator" w:id="0">
    <w:p w14:paraId="05605C40" w14:textId="77777777" w:rsidR="008C49E3" w:rsidRDefault="008C49E3" w:rsidP="00D57883">
      <w:r>
        <w:continuationSeparator/>
      </w:r>
    </w:p>
  </w:footnote>
  <w:footnote w:type="continuationNotice" w:id="1">
    <w:p w14:paraId="447DF076" w14:textId="77777777" w:rsidR="008C49E3" w:rsidRDefault="008C49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1747" w14:textId="77777777" w:rsidR="000D460B" w:rsidRDefault="000D460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8E75" w14:textId="77777777" w:rsidR="00310C57" w:rsidRPr="000D460B" w:rsidRDefault="009675F1" w:rsidP="004009C4">
    <w:pPr>
      <w:pStyle w:val="Topptekst"/>
      <w:tabs>
        <w:tab w:val="clear" w:pos="9072"/>
        <w:tab w:val="right" w:pos="8791"/>
      </w:tabs>
      <w:ind w:right="279"/>
      <w:rPr>
        <w:b w:val="0"/>
        <w:color w:val="000000" w:themeColor="text1"/>
      </w:rPr>
    </w:pPr>
    <w:r w:rsidRPr="000D460B">
      <w:rPr>
        <w:b w:val="0"/>
        <w:noProof/>
        <w:color w:val="000000" w:themeColor="text1"/>
      </w:rPr>
      <w:drawing>
        <wp:anchor distT="0" distB="0" distL="114300" distR="114300" simplePos="0" relativeHeight="251658241" behindDoc="0" locked="0" layoutInCell="1" allowOverlap="1" wp14:anchorId="09CFCBA9" wp14:editId="03C4D529">
          <wp:simplePos x="0" y="0"/>
          <wp:positionH relativeFrom="margin">
            <wp:posOffset>-122555</wp:posOffset>
          </wp:positionH>
          <wp:positionV relativeFrom="page">
            <wp:posOffset>407035</wp:posOffset>
          </wp:positionV>
          <wp:extent cx="1569600" cy="644400"/>
          <wp:effectExtent l="0" t="0" r="0" b="0"/>
          <wp:wrapNone/>
          <wp:docPr id="2" name="Logo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" descr="Et bilde som inneholder tekst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9600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b w:val="0"/>
          <w:color w:val="000000" w:themeColor="text1"/>
        </w:rPr>
        <w:alias w:val="Tittel"/>
        <w:tag w:val=""/>
        <w:id w:val="-1881384557"/>
        <w:placeholder>
          <w:docPart w:val="862195002D7A4E39A0B74D1DF0371D7B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009C4" w:rsidRPr="000D460B">
          <w:rPr>
            <w:rStyle w:val="Plassholdertekst"/>
            <w:rFonts w:eastAsiaTheme="minorHAnsi"/>
            <w:b w:val="0"/>
            <w:color w:val="000000" w:themeColor="text1"/>
          </w:rPr>
          <w:t>[Tittel]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BA97B" w14:textId="77777777" w:rsidR="00E86842" w:rsidRDefault="002A2A66" w:rsidP="00D57883">
    <w:pPr>
      <w:pStyle w:val="Topptekst"/>
    </w:pPr>
    <w:r w:rsidRPr="00E86842">
      <w:rPr>
        <w:noProof/>
      </w:rPr>
      <w:drawing>
        <wp:anchor distT="0" distB="0" distL="114300" distR="114300" simplePos="0" relativeHeight="251658240" behindDoc="0" locked="0" layoutInCell="1" allowOverlap="1" wp14:anchorId="3132334D" wp14:editId="6DE6EDA8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9182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082D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7019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B665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549B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586F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0C3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0F289E"/>
    <w:multiLevelType w:val="multilevel"/>
    <w:tmpl w:val="CEF04E6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AEF3083"/>
    <w:multiLevelType w:val="hybridMultilevel"/>
    <w:tmpl w:val="63A6740A"/>
    <w:lvl w:ilvl="0" w:tplc="22D00572">
      <w:start w:val="50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3E77C5"/>
    <w:multiLevelType w:val="multilevel"/>
    <w:tmpl w:val="073CE6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1E82F4C"/>
    <w:multiLevelType w:val="hybridMultilevel"/>
    <w:tmpl w:val="6D32958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EC2215"/>
    <w:multiLevelType w:val="hybridMultilevel"/>
    <w:tmpl w:val="91C2245C"/>
    <w:lvl w:ilvl="0" w:tplc="22D00572">
      <w:start w:val="50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B178F"/>
    <w:multiLevelType w:val="hybridMultilevel"/>
    <w:tmpl w:val="607E3124"/>
    <w:lvl w:ilvl="0" w:tplc="66D214C0">
      <w:numFmt w:val="bullet"/>
      <w:lvlText w:val="•"/>
      <w:lvlJc w:val="left"/>
      <w:pPr>
        <w:ind w:left="1065" w:hanging="705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F3E9A"/>
    <w:multiLevelType w:val="hybridMultilevel"/>
    <w:tmpl w:val="E8D8520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8" w15:restartNumberingAfterBreak="0">
    <w:nsid w:val="4E3F1B18"/>
    <w:multiLevelType w:val="hybridMultilevel"/>
    <w:tmpl w:val="304E6B68"/>
    <w:lvl w:ilvl="0" w:tplc="1EB2E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7325">
    <w:abstractNumId w:val="19"/>
  </w:num>
  <w:num w:numId="2" w16cid:durableId="627778538">
    <w:abstractNumId w:val="17"/>
  </w:num>
  <w:num w:numId="3" w16cid:durableId="2122450594">
    <w:abstractNumId w:val="7"/>
  </w:num>
  <w:num w:numId="4" w16cid:durableId="61106937">
    <w:abstractNumId w:val="6"/>
  </w:num>
  <w:num w:numId="5" w16cid:durableId="778139569">
    <w:abstractNumId w:val="17"/>
  </w:num>
  <w:num w:numId="6" w16cid:durableId="1193496557">
    <w:abstractNumId w:val="16"/>
  </w:num>
  <w:num w:numId="7" w16cid:durableId="1240872356">
    <w:abstractNumId w:val="20"/>
  </w:num>
  <w:num w:numId="8" w16cid:durableId="1403719666">
    <w:abstractNumId w:val="19"/>
  </w:num>
  <w:num w:numId="9" w16cid:durableId="1872254906">
    <w:abstractNumId w:val="19"/>
  </w:num>
  <w:num w:numId="10" w16cid:durableId="1382704248">
    <w:abstractNumId w:val="19"/>
  </w:num>
  <w:num w:numId="11" w16cid:durableId="81727852">
    <w:abstractNumId w:val="19"/>
  </w:num>
  <w:num w:numId="12" w16cid:durableId="1381129235">
    <w:abstractNumId w:val="19"/>
  </w:num>
  <w:num w:numId="13" w16cid:durableId="825513138">
    <w:abstractNumId w:val="19"/>
  </w:num>
  <w:num w:numId="14" w16cid:durableId="243537333">
    <w:abstractNumId w:val="8"/>
  </w:num>
  <w:num w:numId="15" w16cid:durableId="1197111813">
    <w:abstractNumId w:val="3"/>
  </w:num>
  <w:num w:numId="16" w16cid:durableId="2095737700">
    <w:abstractNumId w:val="2"/>
  </w:num>
  <w:num w:numId="17" w16cid:durableId="1567909236">
    <w:abstractNumId w:val="1"/>
  </w:num>
  <w:num w:numId="18" w16cid:durableId="118846012">
    <w:abstractNumId w:val="0"/>
  </w:num>
  <w:num w:numId="19" w16cid:durableId="116489908">
    <w:abstractNumId w:val="5"/>
  </w:num>
  <w:num w:numId="20" w16cid:durableId="1297025775">
    <w:abstractNumId w:val="4"/>
  </w:num>
  <w:num w:numId="21" w16cid:durableId="1930310282">
    <w:abstractNumId w:val="10"/>
  </w:num>
  <w:num w:numId="22" w16cid:durableId="62996277">
    <w:abstractNumId w:val="13"/>
  </w:num>
  <w:num w:numId="23" w16cid:durableId="1058943000">
    <w:abstractNumId w:val="18"/>
  </w:num>
  <w:num w:numId="24" w16cid:durableId="1608387105">
    <w:abstractNumId w:val="11"/>
  </w:num>
  <w:num w:numId="25" w16cid:durableId="47845534">
    <w:abstractNumId w:val="9"/>
  </w:num>
  <w:num w:numId="26" w16cid:durableId="1199315459">
    <w:abstractNumId w:val="12"/>
  </w:num>
  <w:num w:numId="27" w16cid:durableId="1360276003">
    <w:abstractNumId w:val="14"/>
  </w:num>
  <w:num w:numId="28" w16cid:durableId="16251124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322"/>
    <w:rsid w:val="00000D38"/>
    <w:rsid w:val="000149A1"/>
    <w:rsid w:val="00017C53"/>
    <w:rsid w:val="00035195"/>
    <w:rsid w:val="0003664E"/>
    <w:rsid w:val="00042575"/>
    <w:rsid w:val="00060CA7"/>
    <w:rsid w:val="00065777"/>
    <w:rsid w:val="00075FA9"/>
    <w:rsid w:val="00086C49"/>
    <w:rsid w:val="0008702C"/>
    <w:rsid w:val="000A34C4"/>
    <w:rsid w:val="000A4897"/>
    <w:rsid w:val="000A6711"/>
    <w:rsid w:val="000B1A2B"/>
    <w:rsid w:val="000B372D"/>
    <w:rsid w:val="000D460B"/>
    <w:rsid w:val="000E0711"/>
    <w:rsid w:val="000F1026"/>
    <w:rsid w:val="000F7507"/>
    <w:rsid w:val="00102F0F"/>
    <w:rsid w:val="0010762C"/>
    <w:rsid w:val="00114F66"/>
    <w:rsid w:val="00127CD4"/>
    <w:rsid w:val="001325E3"/>
    <w:rsid w:val="00132BBC"/>
    <w:rsid w:val="00133B06"/>
    <w:rsid w:val="00135F16"/>
    <w:rsid w:val="00137AF0"/>
    <w:rsid w:val="00146C97"/>
    <w:rsid w:val="0015079E"/>
    <w:rsid w:val="0016093E"/>
    <w:rsid w:val="00160CF7"/>
    <w:rsid w:val="0016162D"/>
    <w:rsid w:val="00163296"/>
    <w:rsid w:val="00172136"/>
    <w:rsid w:val="001737CA"/>
    <w:rsid w:val="001846B7"/>
    <w:rsid w:val="00191866"/>
    <w:rsid w:val="001950FF"/>
    <w:rsid w:val="001A1653"/>
    <w:rsid w:val="001B5635"/>
    <w:rsid w:val="001B7A1F"/>
    <w:rsid w:val="001C2309"/>
    <w:rsid w:val="001C35D2"/>
    <w:rsid w:val="001C38E3"/>
    <w:rsid w:val="001D41AD"/>
    <w:rsid w:val="001E13FF"/>
    <w:rsid w:val="001F65E9"/>
    <w:rsid w:val="00205E4C"/>
    <w:rsid w:val="002069CC"/>
    <w:rsid w:val="00216F0C"/>
    <w:rsid w:val="002171C7"/>
    <w:rsid w:val="002207AA"/>
    <w:rsid w:val="00222F0A"/>
    <w:rsid w:val="00223D08"/>
    <w:rsid w:val="00224FB2"/>
    <w:rsid w:val="00227952"/>
    <w:rsid w:val="002400CD"/>
    <w:rsid w:val="0024224D"/>
    <w:rsid w:val="00255DCD"/>
    <w:rsid w:val="00266ACE"/>
    <w:rsid w:val="00272419"/>
    <w:rsid w:val="002848E7"/>
    <w:rsid w:val="00292A0D"/>
    <w:rsid w:val="002A2A66"/>
    <w:rsid w:val="002A79CC"/>
    <w:rsid w:val="002B0752"/>
    <w:rsid w:val="002B34B0"/>
    <w:rsid w:val="002C25CC"/>
    <w:rsid w:val="002C6462"/>
    <w:rsid w:val="002D061D"/>
    <w:rsid w:val="002D1DCF"/>
    <w:rsid w:val="002D3739"/>
    <w:rsid w:val="002D6AC2"/>
    <w:rsid w:val="002D7EE1"/>
    <w:rsid w:val="002E1271"/>
    <w:rsid w:val="002E295E"/>
    <w:rsid w:val="002E300E"/>
    <w:rsid w:val="002E7671"/>
    <w:rsid w:val="002E783C"/>
    <w:rsid w:val="003008D4"/>
    <w:rsid w:val="00310C57"/>
    <w:rsid w:val="0031471C"/>
    <w:rsid w:val="00324C1E"/>
    <w:rsid w:val="00326443"/>
    <w:rsid w:val="003426B7"/>
    <w:rsid w:val="003615F9"/>
    <w:rsid w:val="00372299"/>
    <w:rsid w:val="00380BC8"/>
    <w:rsid w:val="00393613"/>
    <w:rsid w:val="003945B0"/>
    <w:rsid w:val="003A05E1"/>
    <w:rsid w:val="003A46AA"/>
    <w:rsid w:val="003B3A17"/>
    <w:rsid w:val="003C1398"/>
    <w:rsid w:val="003C5F23"/>
    <w:rsid w:val="003D393B"/>
    <w:rsid w:val="003D7859"/>
    <w:rsid w:val="003E3016"/>
    <w:rsid w:val="003F0F84"/>
    <w:rsid w:val="004009C4"/>
    <w:rsid w:val="00403E06"/>
    <w:rsid w:val="004121E9"/>
    <w:rsid w:val="00414B50"/>
    <w:rsid w:val="00420713"/>
    <w:rsid w:val="004362C0"/>
    <w:rsid w:val="004473A5"/>
    <w:rsid w:val="0045033B"/>
    <w:rsid w:val="00456B32"/>
    <w:rsid w:val="00470E36"/>
    <w:rsid w:val="00475FDE"/>
    <w:rsid w:val="0048141F"/>
    <w:rsid w:val="00486E9F"/>
    <w:rsid w:val="00492E95"/>
    <w:rsid w:val="00496AF3"/>
    <w:rsid w:val="004A18BF"/>
    <w:rsid w:val="004A3C32"/>
    <w:rsid w:val="004A450D"/>
    <w:rsid w:val="004B181A"/>
    <w:rsid w:val="004B57BB"/>
    <w:rsid w:val="004B6A73"/>
    <w:rsid w:val="004B729D"/>
    <w:rsid w:val="004D026D"/>
    <w:rsid w:val="004D5410"/>
    <w:rsid w:val="004E576E"/>
    <w:rsid w:val="004E71AC"/>
    <w:rsid w:val="004F6596"/>
    <w:rsid w:val="00500904"/>
    <w:rsid w:val="0050207D"/>
    <w:rsid w:val="005056DB"/>
    <w:rsid w:val="00510277"/>
    <w:rsid w:val="00524F4C"/>
    <w:rsid w:val="00530FED"/>
    <w:rsid w:val="00531F69"/>
    <w:rsid w:val="00536C53"/>
    <w:rsid w:val="00542B47"/>
    <w:rsid w:val="00542DD2"/>
    <w:rsid w:val="005467AD"/>
    <w:rsid w:val="00556537"/>
    <w:rsid w:val="0056136D"/>
    <w:rsid w:val="005614F7"/>
    <w:rsid w:val="00561CF7"/>
    <w:rsid w:val="0057132A"/>
    <w:rsid w:val="00575CC2"/>
    <w:rsid w:val="00581AC5"/>
    <w:rsid w:val="00583117"/>
    <w:rsid w:val="0058544B"/>
    <w:rsid w:val="00585B2B"/>
    <w:rsid w:val="00586E93"/>
    <w:rsid w:val="005919BC"/>
    <w:rsid w:val="0059377C"/>
    <w:rsid w:val="00593DC4"/>
    <w:rsid w:val="0059621B"/>
    <w:rsid w:val="005B29E3"/>
    <w:rsid w:val="005B45DF"/>
    <w:rsid w:val="005C4717"/>
    <w:rsid w:val="005C6E23"/>
    <w:rsid w:val="005E33AB"/>
    <w:rsid w:val="005E7540"/>
    <w:rsid w:val="005F0B42"/>
    <w:rsid w:val="005F2188"/>
    <w:rsid w:val="005F2900"/>
    <w:rsid w:val="005F6B2F"/>
    <w:rsid w:val="005F7F4A"/>
    <w:rsid w:val="00605F98"/>
    <w:rsid w:val="00607593"/>
    <w:rsid w:val="00607EFB"/>
    <w:rsid w:val="00616D52"/>
    <w:rsid w:val="00617031"/>
    <w:rsid w:val="006214DC"/>
    <w:rsid w:val="00627949"/>
    <w:rsid w:val="00631765"/>
    <w:rsid w:val="006375B9"/>
    <w:rsid w:val="006444DB"/>
    <w:rsid w:val="006469E3"/>
    <w:rsid w:val="0066756F"/>
    <w:rsid w:val="006721CC"/>
    <w:rsid w:val="00673CC0"/>
    <w:rsid w:val="00680826"/>
    <w:rsid w:val="006912C8"/>
    <w:rsid w:val="006C0F0F"/>
    <w:rsid w:val="006D37DB"/>
    <w:rsid w:val="006D3D7B"/>
    <w:rsid w:val="006D484A"/>
    <w:rsid w:val="006D5779"/>
    <w:rsid w:val="006E1A4A"/>
    <w:rsid w:val="006E5239"/>
    <w:rsid w:val="006E65FE"/>
    <w:rsid w:val="0070104A"/>
    <w:rsid w:val="00702DEE"/>
    <w:rsid w:val="00703611"/>
    <w:rsid w:val="007058D5"/>
    <w:rsid w:val="00705AD1"/>
    <w:rsid w:val="0071470B"/>
    <w:rsid w:val="00740062"/>
    <w:rsid w:val="00747062"/>
    <w:rsid w:val="00753075"/>
    <w:rsid w:val="00760281"/>
    <w:rsid w:val="00766A0D"/>
    <w:rsid w:val="00772090"/>
    <w:rsid w:val="00783624"/>
    <w:rsid w:val="00791A7E"/>
    <w:rsid w:val="0079291E"/>
    <w:rsid w:val="007B0478"/>
    <w:rsid w:val="007C1315"/>
    <w:rsid w:val="007D0E47"/>
    <w:rsid w:val="007D4F7F"/>
    <w:rsid w:val="007F2E9C"/>
    <w:rsid w:val="007F4D36"/>
    <w:rsid w:val="00802B6D"/>
    <w:rsid w:val="00805CB0"/>
    <w:rsid w:val="00814C0A"/>
    <w:rsid w:val="00815F48"/>
    <w:rsid w:val="00817A4B"/>
    <w:rsid w:val="0082467A"/>
    <w:rsid w:val="008307C9"/>
    <w:rsid w:val="008315EC"/>
    <w:rsid w:val="008336AA"/>
    <w:rsid w:val="00843446"/>
    <w:rsid w:val="00874ED6"/>
    <w:rsid w:val="00881F67"/>
    <w:rsid w:val="00883104"/>
    <w:rsid w:val="0089265B"/>
    <w:rsid w:val="00892B98"/>
    <w:rsid w:val="0089375E"/>
    <w:rsid w:val="008A325B"/>
    <w:rsid w:val="008B38CF"/>
    <w:rsid w:val="008C49E3"/>
    <w:rsid w:val="008D56D5"/>
    <w:rsid w:val="008F03A6"/>
    <w:rsid w:val="00911517"/>
    <w:rsid w:val="0091202E"/>
    <w:rsid w:val="0093060B"/>
    <w:rsid w:val="00937322"/>
    <w:rsid w:val="00947FAF"/>
    <w:rsid w:val="009675F1"/>
    <w:rsid w:val="009830D1"/>
    <w:rsid w:val="00984968"/>
    <w:rsid w:val="00991117"/>
    <w:rsid w:val="00992D37"/>
    <w:rsid w:val="009A09BA"/>
    <w:rsid w:val="009A4549"/>
    <w:rsid w:val="009A5CBD"/>
    <w:rsid w:val="009A7A35"/>
    <w:rsid w:val="009B2088"/>
    <w:rsid w:val="009B7DF6"/>
    <w:rsid w:val="009D6CAC"/>
    <w:rsid w:val="009D6DC9"/>
    <w:rsid w:val="009E280C"/>
    <w:rsid w:val="009F0962"/>
    <w:rsid w:val="009F1C45"/>
    <w:rsid w:val="009F39CE"/>
    <w:rsid w:val="00A01878"/>
    <w:rsid w:val="00A0503C"/>
    <w:rsid w:val="00A11C4D"/>
    <w:rsid w:val="00A173D7"/>
    <w:rsid w:val="00A227C5"/>
    <w:rsid w:val="00A22A40"/>
    <w:rsid w:val="00A241E8"/>
    <w:rsid w:val="00A46467"/>
    <w:rsid w:val="00A51F6E"/>
    <w:rsid w:val="00A53BDA"/>
    <w:rsid w:val="00A60D8A"/>
    <w:rsid w:val="00A6183D"/>
    <w:rsid w:val="00A61B38"/>
    <w:rsid w:val="00A81A63"/>
    <w:rsid w:val="00A81F11"/>
    <w:rsid w:val="00A93940"/>
    <w:rsid w:val="00AA263F"/>
    <w:rsid w:val="00AB1753"/>
    <w:rsid w:val="00AB3334"/>
    <w:rsid w:val="00AC7E79"/>
    <w:rsid w:val="00AD2AE6"/>
    <w:rsid w:val="00AD375E"/>
    <w:rsid w:val="00AE401D"/>
    <w:rsid w:val="00AE542C"/>
    <w:rsid w:val="00AE6345"/>
    <w:rsid w:val="00B10B45"/>
    <w:rsid w:val="00B145AF"/>
    <w:rsid w:val="00B25D12"/>
    <w:rsid w:val="00B26DE9"/>
    <w:rsid w:val="00B37901"/>
    <w:rsid w:val="00B402C4"/>
    <w:rsid w:val="00B41880"/>
    <w:rsid w:val="00B5273C"/>
    <w:rsid w:val="00B5325A"/>
    <w:rsid w:val="00B6204B"/>
    <w:rsid w:val="00B62A07"/>
    <w:rsid w:val="00B71C70"/>
    <w:rsid w:val="00B77467"/>
    <w:rsid w:val="00B77F7B"/>
    <w:rsid w:val="00B83955"/>
    <w:rsid w:val="00B86232"/>
    <w:rsid w:val="00B90E5B"/>
    <w:rsid w:val="00B95876"/>
    <w:rsid w:val="00B972F1"/>
    <w:rsid w:val="00BA078D"/>
    <w:rsid w:val="00BA5822"/>
    <w:rsid w:val="00BA7AC9"/>
    <w:rsid w:val="00BB6233"/>
    <w:rsid w:val="00BD1710"/>
    <w:rsid w:val="00BD54B3"/>
    <w:rsid w:val="00BD6129"/>
    <w:rsid w:val="00BE45E9"/>
    <w:rsid w:val="00BE5A32"/>
    <w:rsid w:val="00BE5E15"/>
    <w:rsid w:val="00BF6F09"/>
    <w:rsid w:val="00BF73CF"/>
    <w:rsid w:val="00C0038D"/>
    <w:rsid w:val="00C018BF"/>
    <w:rsid w:val="00C3071A"/>
    <w:rsid w:val="00C346AF"/>
    <w:rsid w:val="00C37F8A"/>
    <w:rsid w:val="00C40791"/>
    <w:rsid w:val="00C41347"/>
    <w:rsid w:val="00C508FB"/>
    <w:rsid w:val="00C53F43"/>
    <w:rsid w:val="00C56F9A"/>
    <w:rsid w:val="00C6591C"/>
    <w:rsid w:val="00C83F00"/>
    <w:rsid w:val="00C90FF0"/>
    <w:rsid w:val="00C95B45"/>
    <w:rsid w:val="00C97633"/>
    <w:rsid w:val="00CA1409"/>
    <w:rsid w:val="00CA3AE3"/>
    <w:rsid w:val="00CB0AD2"/>
    <w:rsid w:val="00CB45CC"/>
    <w:rsid w:val="00CB7BCA"/>
    <w:rsid w:val="00CC05F6"/>
    <w:rsid w:val="00CC3742"/>
    <w:rsid w:val="00CD34A3"/>
    <w:rsid w:val="00CD35C4"/>
    <w:rsid w:val="00CD41E2"/>
    <w:rsid w:val="00CD43C5"/>
    <w:rsid w:val="00CF56A4"/>
    <w:rsid w:val="00CF6B68"/>
    <w:rsid w:val="00CF6F21"/>
    <w:rsid w:val="00D01797"/>
    <w:rsid w:val="00D10F81"/>
    <w:rsid w:val="00D20D76"/>
    <w:rsid w:val="00D32087"/>
    <w:rsid w:val="00D36618"/>
    <w:rsid w:val="00D55EE5"/>
    <w:rsid w:val="00D55FFD"/>
    <w:rsid w:val="00D57883"/>
    <w:rsid w:val="00D600F1"/>
    <w:rsid w:val="00D704B9"/>
    <w:rsid w:val="00D7074E"/>
    <w:rsid w:val="00D725F7"/>
    <w:rsid w:val="00D76858"/>
    <w:rsid w:val="00D7712C"/>
    <w:rsid w:val="00D80919"/>
    <w:rsid w:val="00D81B9F"/>
    <w:rsid w:val="00D82A0A"/>
    <w:rsid w:val="00D8467D"/>
    <w:rsid w:val="00D866B6"/>
    <w:rsid w:val="00D87A45"/>
    <w:rsid w:val="00D901F0"/>
    <w:rsid w:val="00D93DE8"/>
    <w:rsid w:val="00D96111"/>
    <w:rsid w:val="00DA5425"/>
    <w:rsid w:val="00DA5D4D"/>
    <w:rsid w:val="00DB1738"/>
    <w:rsid w:val="00DD2393"/>
    <w:rsid w:val="00DE18F2"/>
    <w:rsid w:val="00DF13CE"/>
    <w:rsid w:val="00E23A8F"/>
    <w:rsid w:val="00E37DF0"/>
    <w:rsid w:val="00E4415A"/>
    <w:rsid w:val="00E456A1"/>
    <w:rsid w:val="00E45B7E"/>
    <w:rsid w:val="00E509D0"/>
    <w:rsid w:val="00E50CC8"/>
    <w:rsid w:val="00E525F2"/>
    <w:rsid w:val="00E56B29"/>
    <w:rsid w:val="00E603B1"/>
    <w:rsid w:val="00E612A7"/>
    <w:rsid w:val="00E64663"/>
    <w:rsid w:val="00E7187B"/>
    <w:rsid w:val="00E74FE9"/>
    <w:rsid w:val="00E84076"/>
    <w:rsid w:val="00E86842"/>
    <w:rsid w:val="00E9167D"/>
    <w:rsid w:val="00E92D2F"/>
    <w:rsid w:val="00E9525F"/>
    <w:rsid w:val="00E957F9"/>
    <w:rsid w:val="00EA085F"/>
    <w:rsid w:val="00EA726D"/>
    <w:rsid w:val="00EA7464"/>
    <w:rsid w:val="00EC2C80"/>
    <w:rsid w:val="00ED087E"/>
    <w:rsid w:val="00ED0F66"/>
    <w:rsid w:val="00ED3C9E"/>
    <w:rsid w:val="00ED573E"/>
    <w:rsid w:val="00EE3CE7"/>
    <w:rsid w:val="00EE5504"/>
    <w:rsid w:val="00EE5B81"/>
    <w:rsid w:val="00EE7AF5"/>
    <w:rsid w:val="00EF02E6"/>
    <w:rsid w:val="00EF2958"/>
    <w:rsid w:val="00F049C6"/>
    <w:rsid w:val="00F13763"/>
    <w:rsid w:val="00F20E69"/>
    <w:rsid w:val="00F3277C"/>
    <w:rsid w:val="00F32BDF"/>
    <w:rsid w:val="00F41546"/>
    <w:rsid w:val="00F45908"/>
    <w:rsid w:val="00F51D0C"/>
    <w:rsid w:val="00F54408"/>
    <w:rsid w:val="00F5696E"/>
    <w:rsid w:val="00F651F5"/>
    <w:rsid w:val="00F725C8"/>
    <w:rsid w:val="00F82009"/>
    <w:rsid w:val="00F833D1"/>
    <w:rsid w:val="00F85A49"/>
    <w:rsid w:val="00FA5176"/>
    <w:rsid w:val="00FA5C99"/>
    <w:rsid w:val="00FC3DAF"/>
    <w:rsid w:val="00FC3DC2"/>
    <w:rsid w:val="00FC7602"/>
    <w:rsid w:val="00FE1189"/>
    <w:rsid w:val="00FE2555"/>
    <w:rsid w:val="00FE308E"/>
    <w:rsid w:val="00FE33DE"/>
    <w:rsid w:val="00FF5DC8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E6395F"/>
  <w15:docId w15:val="{7568D8F3-2939-4EDB-97A6-71358688F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8BF"/>
    <w:pPr>
      <w:spacing w:after="0" w:line="250" w:lineRule="auto"/>
    </w:pPr>
    <w:rPr>
      <w:rFonts w:eastAsia="Times New Roman" w:cs="Times New Roman"/>
      <w:sz w:val="20"/>
      <w:szCs w:val="20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4D026D"/>
    <w:pPr>
      <w:keepNext/>
      <w:keepLines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4D026D"/>
    <w:pPr>
      <w:keepNext/>
      <w:keepLines/>
      <w:spacing w:before="200" w:after="20"/>
      <w:outlineLvl w:val="2"/>
    </w:pPr>
    <w:rPr>
      <w:rFonts w:asciiTheme="majorHAnsi" w:eastAsiaTheme="majorEastAsia" w:hAnsiTheme="majorHAnsi" w:cstheme="majorBidi"/>
      <w:bCs/>
      <w:color w:val="005E5D" w:themeColor="accent1"/>
      <w:sz w:val="23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C018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002E2E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semiHidden/>
    <w:rsid w:val="0059621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B34B0"/>
    <w:rPr>
      <w:sz w:val="18"/>
    </w:rPr>
  </w:style>
  <w:style w:type="paragraph" w:styleId="Tittel">
    <w:name w:val="Title"/>
    <w:basedOn w:val="Undertittel"/>
    <w:link w:val="TittelTegn"/>
    <w:uiPriority w:val="99"/>
    <w:semiHidden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99"/>
    <w:semiHidden/>
    <w:rsid w:val="008307C9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99"/>
    <w:semiHidden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99"/>
    <w:semiHidden/>
    <w:rsid w:val="008307C9"/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customStyle="1" w:styleId="TopptekstTegn">
    <w:name w:val="Topptekst Tegn"/>
    <w:basedOn w:val="Standardskriftforavsnitt"/>
    <w:link w:val="Topptekst"/>
    <w:uiPriority w:val="99"/>
    <w:rsid w:val="008307C9"/>
    <w:rPr>
      <w:rFonts w:asciiTheme="majorHAnsi" w:eastAsia="Times New Roman" w:hAnsiTheme="majorHAnsi" w:cs="Times New Roman"/>
      <w:b/>
      <w:color w:val="404040"/>
      <w:sz w:val="14"/>
      <w:szCs w:val="20"/>
    </w:rPr>
  </w:style>
  <w:style w:type="paragraph" w:styleId="Bunntekst">
    <w:name w:val="footer"/>
    <w:basedOn w:val="Normal"/>
    <w:link w:val="BunntekstTegn"/>
    <w:uiPriority w:val="99"/>
    <w:rsid w:val="00DA5D4D"/>
    <w:pPr>
      <w:tabs>
        <w:tab w:val="center" w:pos="4536"/>
        <w:tab w:val="right" w:pos="8763"/>
      </w:tabs>
      <w:spacing w:line="240" w:lineRule="auto"/>
      <w:ind w:right="281"/>
      <w:jc w:val="right"/>
    </w:pPr>
    <w:rPr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rsid w:val="004E576E"/>
    <w:rPr>
      <w:rFonts w:eastAsia="Times New Roman" w:cs="Times New Roman"/>
      <w:color w:val="000000" w:themeColor="text1"/>
      <w:sz w:val="15"/>
      <w:szCs w:val="1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23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uiPriority w:val="10"/>
    <w:qFormat/>
    <w:rsid w:val="00D57883"/>
    <w:pPr>
      <w:spacing w:after="260" w:line="245" w:lineRule="auto"/>
    </w:pPr>
    <w:rPr>
      <w:sz w:val="24"/>
    </w:rPr>
  </w:style>
  <w:style w:type="paragraph" w:customStyle="1" w:styleId="Sitat1">
    <w:name w:val="Sitat1"/>
    <w:basedOn w:val="Normal"/>
    <w:uiPriority w:val="99"/>
    <w:semiHidden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Punktliste">
    <w:name w:val="List Bullet"/>
    <w:basedOn w:val="Normal"/>
    <w:uiPriority w:val="99"/>
    <w:semiHidden/>
    <w:qFormat/>
    <w:rsid w:val="00843446"/>
    <w:pPr>
      <w:numPr>
        <w:numId w:val="5"/>
      </w:numPr>
      <w:contextualSpacing/>
    </w:pPr>
  </w:style>
  <w:style w:type="paragraph" w:styleId="Punktliste2">
    <w:name w:val="List Bullet 2"/>
    <w:basedOn w:val="Normal"/>
    <w:uiPriority w:val="99"/>
    <w:semiHidden/>
    <w:qFormat/>
    <w:rsid w:val="00BA078D"/>
    <w:pPr>
      <w:numPr>
        <w:ilvl w:val="1"/>
        <w:numId w:val="5"/>
      </w:numPr>
      <w:tabs>
        <w:tab w:val="num" w:pos="360"/>
      </w:tabs>
      <w:ind w:left="0" w:firstLine="0"/>
      <w:contextualSpacing/>
    </w:pPr>
  </w:style>
  <w:style w:type="paragraph" w:styleId="Punktliste3">
    <w:name w:val="List Bullet 3"/>
    <w:basedOn w:val="Normal"/>
    <w:uiPriority w:val="99"/>
    <w:semiHidden/>
    <w:qFormat/>
    <w:rsid w:val="00BA078D"/>
    <w:pPr>
      <w:numPr>
        <w:ilvl w:val="2"/>
        <w:numId w:val="5"/>
      </w:numPr>
      <w:contextualSpacing/>
    </w:pPr>
  </w:style>
  <w:style w:type="paragraph" w:customStyle="1" w:styleId="Bilderamme">
    <w:name w:val="Bilderamme"/>
    <w:basedOn w:val="Normal"/>
    <w:next w:val="Normal"/>
    <w:uiPriority w:val="99"/>
    <w:semiHidden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uiPriority w:val="10"/>
    <w:qFormat/>
    <w:rsid w:val="00086C49"/>
    <w:pPr>
      <w:spacing w:after="40"/>
    </w:pPr>
    <w:rPr>
      <w:caps/>
      <w:color w:val="FFFFFF" w:themeColor="background1"/>
      <w:sz w:val="24"/>
    </w:rPr>
  </w:style>
  <w:style w:type="paragraph" w:customStyle="1" w:styleId="Tekstboksbrdtekst">
    <w:name w:val="Tekstboks brødtekst"/>
    <w:basedOn w:val="Normal"/>
    <w:uiPriority w:val="10"/>
    <w:qFormat/>
    <w:rsid w:val="00163296"/>
    <w:pPr>
      <w:spacing w:line="240" w:lineRule="atLeast"/>
    </w:pPr>
    <w:rPr>
      <w:color w:val="FFFFFF" w:themeColor="background1"/>
    </w:rPr>
  </w:style>
  <w:style w:type="paragraph" w:customStyle="1" w:styleId="Baksidetekst">
    <w:name w:val="Baksidetekst"/>
    <w:basedOn w:val="Normal"/>
    <w:uiPriority w:val="99"/>
    <w:semiHidden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semiHidden/>
    <w:rsid w:val="009A7A35"/>
    <w:pPr>
      <w:tabs>
        <w:tab w:val="left" w:pos="227"/>
        <w:tab w:val="right" w:leader="dot" w:pos="8494"/>
      </w:tabs>
      <w:spacing w:line="360" w:lineRule="exact"/>
    </w:pPr>
    <w:rPr>
      <w:noProof/>
    </w:rPr>
  </w:style>
  <w:style w:type="paragraph" w:styleId="INNH2">
    <w:name w:val="toc 2"/>
    <w:basedOn w:val="Normal"/>
    <w:next w:val="Normal"/>
    <w:autoRedefine/>
    <w:uiPriority w:val="39"/>
    <w:semiHidden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INNH3">
    <w:name w:val="toc 3"/>
    <w:basedOn w:val="Normal"/>
    <w:next w:val="Normal"/>
    <w:autoRedefine/>
    <w:uiPriority w:val="39"/>
    <w:semiHidden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kobling">
    <w:name w:val="Hyperlink"/>
    <w:basedOn w:val="Standardskriftforavsnitt"/>
    <w:uiPriority w:val="99"/>
    <w:semiHidden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BE45E9"/>
    <w:pPr>
      <w:spacing w:after="0" w:line="242" w:lineRule="auto"/>
    </w:pPr>
    <w:rPr>
      <w:rFonts w:cs="Times New Roman"/>
      <w:sz w:val="17"/>
      <w:szCs w:val="20"/>
    </w:rPr>
    <w:tblPr>
      <w:tblStyleRowBandSize w:val="1"/>
      <w:tblStyleColBandSize w:val="1"/>
      <w:tblBorders>
        <w:top w:val="single" w:sz="8" w:space="0" w:color="005E5D" w:themeColor="text2"/>
        <w:left w:val="single" w:sz="8" w:space="0" w:color="005E5D" w:themeColor="text2"/>
        <w:bottom w:val="single" w:sz="8" w:space="0" w:color="005E5D" w:themeColor="text2"/>
        <w:right w:val="single" w:sz="8" w:space="0" w:color="005E5D" w:themeColor="text2"/>
        <w:insideH w:val="single" w:sz="8" w:space="0" w:color="005E5D" w:themeColor="text2"/>
        <w:insideV w:val="single" w:sz="8" w:space="0" w:color="005E5D" w:themeColor="text2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/>
        <w:bCs/>
        <w:color w:val="005E5D" w:themeColor="text2"/>
      </w:rPr>
      <w:tblPr/>
      <w:tcPr>
        <w:shd w:val="clear" w:color="auto" w:fill="F2F2F2" w:themeFill="background1" w:themeFillShade="F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pPr>
        <w:jc w:val="right"/>
      </w:pPr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semiHidden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customStyle="1" w:styleId="Tabellundertittel">
    <w:name w:val="Tabellundertittel"/>
    <w:basedOn w:val="Normal"/>
    <w:semiHidden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customStyle="1" w:styleId="Tabelltekst">
    <w:name w:val="Tabelltekst"/>
    <w:basedOn w:val="Normal"/>
    <w:semiHidden/>
    <w:qFormat/>
    <w:rsid w:val="002B34B0"/>
    <w:pPr>
      <w:spacing w:line="200" w:lineRule="exact"/>
    </w:pPr>
    <w:rPr>
      <w:sz w:val="17"/>
    </w:rPr>
  </w:style>
  <w:style w:type="paragraph" w:customStyle="1" w:styleId="Kolofonoverskrift">
    <w:name w:val="Kolofonoverskrift"/>
    <w:basedOn w:val="Normal"/>
    <w:uiPriority w:val="99"/>
    <w:semiHidden/>
    <w:rsid w:val="00086C49"/>
    <w:pPr>
      <w:spacing w:before="360" w:after="20" w:line="240" w:lineRule="auto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uiPriority w:val="99"/>
    <w:semiHidden/>
    <w:rsid w:val="009F0962"/>
    <w:rPr>
      <w:sz w:val="18"/>
    </w:rPr>
  </w:style>
  <w:style w:type="paragraph" w:styleId="Listeavsnitt">
    <w:name w:val="List Paragraph"/>
    <w:basedOn w:val="Normal"/>
    <w:uiPriority w:val="34"/>
    <w:qFormat/>
    <w:rsid w:val="002171C7"/>
    <w:pPr>
      <w:contextualSpacing/>
    </w:pPr>
  </w:style>
  <w:style w:type="paragraph" w:styleId="Fotnotetekst">
    <w:name w:val="footnote text"/>
    <w:basedOn w:val="Normal"/>
    <w:link w:val="FotnotetekstTegn"/>
    <w:uiPriority w:val="99"/>
    <w:semiHidden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E576E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semiHidden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semiHidden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semiHidden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semiHidden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uiPriority w:val="99"/>
    <w:semiHidden/>
    <w:rsid w:val="00A93940"/>
    <w:pPr>
      <w:framePr w:hSpace="142" w:vSpace="170" w:wrap="around" w:vAnchor="page" w:hAnchor="text" w:y="2269"/>
      <w:spacing w:line="240" w:lineRule="auto"/>
    </w:pPr>
  </w:style>
  <w:style w:type="paragraph" w:customStyle="1" w:styleId="ref">
    <w:name w:val="ref"/>
    <w:basedOn w:val="Normal"/>
    <w:uiPriority w:val="99"/>
    <w:semiHidden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uiPriority w:val="99"/>
    <w:semiHidden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E952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9525F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E9525F"/>
    <w:rPr>
      <w:rFonts w:eastAsia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9525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9525F"/>
    <w:rPr>
      <w:rFonts w:eastAsia="Times New Roman" w:cs="Times New Roman"/>
      <w:b/>
      <w:bCs/>
      <w:sz w:val="20"/>
      <w:szCs w:val="20"/>
    </w:rPr>
  </w:style>
  <w:style w:type="character" w:styleId="Sterk">
    <w:name w:val="Strong"/>
    <w:basedOn w:val="Standardskriftforavsnitt"/>
    <w:uiPriority w:val="22"/>
    <w:qFormat/>
    <w:rsid w:val="00EE5B81"/>
    <w:rPr>
      <w:b/>
      <w:bCs/>
    </w:rPr>
  </w:style>
  <w:style w:type="paragraph" w:customStyle="1" w:styleId="Overskrift2sort">
    <w:name w:val="Overskrift 2 (sort)"/>
    <w:basedOn w:val="Overskrift1"/>
    <w:qFormat/>
    <w:rsid w:val="00991117"/>
    <w:pPr>
      <w:spacing w:before="480" w:line="240" w:lineRule="auto"/>
    </w:pPr>
    <w:rPr>
      <w:rFonts w:ascii="Times New Roman" w:hAnsi="Times New Roman"/>
      <w:b/>
      <w:color w:val="auto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To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2195002D7A4E39A0B74D1DF0371D7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0E0BF8F-155F-43D0-90D5-D015EADE9612}"/>
      </w:docPartPr>
      <w:docPartBody>
        <w:p w:rsidR="00771541" w:rsidRDefault="00771541">
          <w:pPr>
            <w:pStyle w:val="862195002D7A4E39A0B74D1DF0371D7B"/>
          </w:pPr>
          <w:r w:rsidRPr="00CF6B68">
            <w:rPr>
              <w:rFonts w:eastAsiaTheme="minorHAnsi"/>
            </w:rPr>
            <w:t>[</w:t>
          </w:r>
          <w:r>
            <w:rPr>
              <w:rFonts w:eastAsiaTheme="minorHAnsi"/>
            </w:rPr>
            <w:t>Brødtekst</w:t>
          </w:r>
          <w:r w:rsidRPr="00CF6B68">
            <w:rPr>
              <w:rFonts w:eastAsiaTheme="minorHAnsi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541"/>
    <w:rsid w:val="000D18D1"/>
    <w:rsid w:val="00127CD4"/>
    <w:rsid w:val="001E51F8"/>
    <w:rsid w:val="00292A0D"/>
    <w:rsid w:val="00771541"/>
    <w:rsid w:val="00805CB0"/>
    <w:rsid w:val="00814C0A"/>
    <w:rsid w:val="00A22A40"/>
    <w:rsid w:val="00B2723F"/>
    <w:rsid w:val="00B75CAF"/>
    <w:rsid w:val="00D01797"/>
    <w:rsid w:val="00F32BDF"/>
    <w:rsid w:val="00F54408"/>
    <w:rsid w:val="00FA01D2"/>
    <w:rsid w:val="00FC3DC2"/>
    <w:rsid w:val="00FE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862195002D7A4E39A0B74D1DF0371D7B">
    <w:name w:val="862195002D7A4E39A0B74D1DF0371D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058C0A12CA9D48AD0F5EF398549C67" ma:contentTypeVersion="21" ma:contentTypeDescription="Opprett et nytt dokument." ma:contentTypeScope="" ma:versionID="8140a62b5c5e36fd1a44966ef1139c4d">
  <xsd:schema xmlns:xsd="http://www.w3.org/2001/XMLSchema" xmlns:xs="http://www.w3.org/2001/XMLSchema" xmlns:p="http://schemas.microsoft.com/office/2006/metadata/properties" xmlns:ns2="28901c5c-9964-42c6-8620-049b05266403" xmlns:ns3="430715e3-3aa1-43c3-a724-4e297e50afdd" targetNamespace="http://schemas.microsoft.com/office/2006/metadata/properties" ma:root="true" ma:fieldsID="3d77ea3aec13d1c9b35407607165a677" ns2:_="" ns3:_="">
    <xsd:import namespace="28901c5c-9964-42c6-8620-049b05266403"/>
    <xsd:import namespace="430715e3-3aa1-43c3-a724-4e297e50af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Archived" minOccurs="0"/>
                <xsd:element ref="ns2:ArchivedBy" minOccurs="0"/>
                <xsd:element ref="ns2:ArchivedTo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01c5c-9964-42c6-8620-049b05266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Archived" ma:index="20" nillable="true" ma:displayName="Arkivert" ma:internalName="Archived">
      <xsd:simpleType>
        <xsd:restriction base="dms:DateTime"/>
      </xsd:simpleType>
    </xsd:element>
    <xsd:element name="ArchivedBy" ma:index="21" nillable="true" ma:displayName="Arkivert av" ma:internalName="ArchivedBy">
      <xsd:simpleType>
        <xsd:restriction base="dms:Text"/>
      </xsd:simpleType>
    </xsd:element>
    <xsd:element name="ArchivedTo" ma:index="22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0715e3-3aa1-43c3-a724-4e297e50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7fab10b-5319-476e-9fd0-ed4c49e58287}" ma:internalName="TaxCatchAll" ma:showField="CatchAllData" ma:web="430715e3-3aa1-43c3-a724-4e297e50af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4.xml><?xml version="1.0" encoding="utf-8"?>
<root>
  <tittel/>
  <pubnr/>
  <mnummer/>
  <aar/>
</root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 xmlns="28901c5c-9964-42c6-8620-049b05266403" xsi:nil="true"/>
    <ArchivedBy xmlns="28901c5c-9964-42c6-8620-049b05266403" xsi:nil="true"/>
    <ArchivedTo xmlns="28901c5c-9964-42c6-8620-049b05266403">
      <Url xsi:nil="true"/>
      <Description xsi:nil="true"/>
    </ArchivedTo>
    <TaxCatchAll xmlns="430715e3-3aa1-43c3-a724-4e297e50afdd" xsi:nil="true"/>
    <lcf76f155ced4ddcb4097134ff3c332f xmlns="28901c5c-9964-42c6-8620-049b052664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BCC96B-FF72-44C6-929F-6464A4E8D9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2D1F3F-A757-41E4-86C6-4BFBB754D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901c5c-9964-42c6-8620-049b05266403"/>
    <ds:schemaRef ds:uri="430715e3-3aa1-43c3-a724-4e297e50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1B7BA-516A-49D2-84BB-961ED454A501}">
  <ds:schemaRefs/>
</ds:datastoreItem>
</file>

<file path=customXml/itemProps5.xml><?xml version="1.0" encoding="utf-8"?>
<ds:datastoreItem xmlns:ds="http://schemas.openxmlformats.org/officeDocument/2006/customXml" ds:itemID="{83130F7F-824B-43D9-BAEF-DC759ED8C7A6}">
  <ds:schemaRefs>
    <ds:schemaRef ds:uri="http://schemas.microsoft.com/office/2006/metadata/properties"/>
    <ds:schemaRef ds:uri="http://schemas.microsoft.com/office/infopath/2007/PartnerControls"/>
    <ds:schemaRef ds:uri="1fb02d36-d04e-44f6-9000-6b704c01452a"/>
    <ds:schemaRef ds:uri="28901c5c-9964-42c6-8620-049b05266403"/>
    <ds:schemaRef ds:uri="430715e3-3aa1-43c3-a724-4e297e50afdd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Tom.dotx</Template>
  <TotalTime>111</TotalTime>
  <Pages>4</Pages>
  <Words>551</Words>
  <Characters>2925</Characters>
  <Application>Microsoft Office Word</Application>
  <DocSecurity>0</DocSecurity>
  <PresentationFormat/>
  <Lines>24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Marit Ringvold</dc:creator>
  <cp:keywords/>
  <dc:description/>
  <cp:lastModifiedBy>Lars Lindsø</cp:lastModifiedBy>
  <cp:revision>34</cp:revision>
  <dcterms:created xsi:type="dcterms:W3CDTF">2025-05-08T10:12:00Z</dcterms:created>
  <dcterms:modified xsi:type="dcterms:W3CDTF">2025-05-08T13:48:00Z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0x010100C5058C0A12CA9D48AD0F5EF398549C67</vt:lpwstr>
  </property>
  <property fmtid="{D5CDD505-2E9C-101B-9397-08002B2CF9AE}" pid="4" name="MediaServiceImageTags">
    <vt:lpwstr/>
  </property>
</Properties>
</file>